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23"/>
        <w:gridCol w:w="3025"/>
        <w:gridCol w:w="3025"/>
      </w:tblGrid>
      <w:tr w:rsidR="0094136E" w:rsidRPr="002D7860" w14:paraId="580F2990" w14:textId="77777777" w:rsidTr="001A230D">
        <w:trPr>
          <w:trHeight w:hRule="exact" w:val="1202"/>
        </w:trPr>
        <w:tc>
          <w:tcPr>
            <w:tcW w:w="1666" w:type="pct"/>
            <w:shd w:val="clear" w:color="auto" w:fill="auto"/>
          </w:tcPr>
          <w:p w14:paraId="03C76342" w14:textId="77777777" w:rsidR="0094136E" w:rsidRPr="002D7860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2D7860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011FA14" wp14:editId="2CB3BCA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379679" w14:textId="77777777" w:rsidR="0094136E" w:rsidRPr="002D7860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2D7860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2D7860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</w:tcPr>
          <w:p w14:paraId="56945BF9" w14:textId="77777777" w:rsidR="0094136E" w:rsidRPr="002D7860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2D7860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6589E39" wp14:editId="10BA9E7E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14994C42" w14:textId="77777777" w:rsidR="0094136E" w:rsidRPr="002D7860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2D7860" w14:paraId="4001EFB2" w14:textId="77777777" w:rsidTr="001A230D">
        <w:trPr>
          <w:trHeight w:hRule="exact" w:val="118"/>
        </w:trPr>
        <w:tc>
          <w:tcPr>
            <w:tcW w:w="1666" w:type="pct"/>
            <w:shd w:val="clear" w:color="auto" w:fill="auto"/>
          </w:tcPr>
          <w:p w14:paraId="58BA4BE2" w14:textId="77777777" w:rsidR="0094136E" w:rsidRPr="002D7860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1666" w:type="pct"/>
            <w:shd w:val="clear" w:color="auto" w:fill="auto"/>
          </w:tcPr>
          <w:p w14:paraId="7DFDFD62" w14:textId="77777777" w:rsidR="0094136E" w:rsidRPr="002D7860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13EE821B" w14:textId="77777777" w:rsidR="0094136E" w:rsidRPr="002D7860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2D7860" w14:paraId="0A42823F" w14:textId="77777777" w:rsidTr="001A230D">
        <w:trPr>
          <w:trHeight w:val="1263"/>
        </w:trPr>
        <w:tc>
          <w:tcPr>
            <w:tcW w:w="3333" w:type="pct"/>
            <w:gridSpan w:val="2"/>
            <w:shd w:val="clear" w:color="auto" w:fill="auto"/>
          </w:tcPr>
          <w:p w14:paraId="255547BF" w14:textId="77777777" w:rsidR="0094136E" w:rsidRPr="002D7860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2D7860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3AE3A2F" w14:textId="77777777" w:rsidR="0094136E" w:rsidRPr="002D7860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2D7860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DFB0812" w14:textId="77777777" w:rsidR="0094136E" w:rsidRPr="002D7860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2D7860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2718311" w14:textId="77777777" w:rsidR="0094136E" w:rsidRPr="002D7860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7BDE590" w14:textId="77777777" w:rsidR="0094136E" w:rsidRPr="002D7860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2B1C9C9C" w14:textId="77777777" w:rsidR="0094136E" w:rsidRPr="002D7860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2D7860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2D7860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2FFEB583" w14:textId="77777777" w:rsidR="0094136E" w:rsidRPr="002D7860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2D7860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2D7860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98624E6" w14:textId="77777777" w:rsidR="0094136E" w:rsidRPr="002D7860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2D7860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0C089D7" w14:textId="07DB2785" w:rsidR="00DA13DF" w:rsidRPr="002D7860" w:rsidRDefault="00D42701" w:rsidP="0094136E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2D7860">
        <w:rPr>
          <w:rFonts w:asciiTheme="minorHAnsi" w:hAnsiTheme="minorHAnsi"/>
          <w:b/>
          <w:color w:val="00B050"/>
          <w:sz w:val="28"/>
          <w:szCs w:val="28"/>
        </w:rPr>
        <w:t>REFERENČNO POTRDILO</w:t>
      </w:r>
      <w:r w:rsidR="00121210" w:rsidRPr="002D7860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0574CE2F" w14:textId="5D27732F" w:rsidR="00A81B20" w:rsidRPr="002D7860" w:rsidRDefault="002D08B4" w:rsidP="00A81B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2D7860">
        <w:rPr>
          <w:rFonts w:asciiTheme="minorHAnsi" w:hAnsiTheme="minorHAnsi"/>
          <w:b/>
          <w:color w:val="00B050"/>
          <w:sz w:val="28"/>
          <w:szCs w:val="28"/>
        </w:rPr>
        <w:t xml:space="preserve">v postopku </w:t>
      </w:r>
      <w:r w:rsidR="00A81B20" w:rsidRPr="002D7860">
        <w:rPr>
          <w:rFonts w:asciiTheme="minorHAnsi" w:hAnsiTheme="minorHAnsi"/>
          <w:b/>
          <w:color w:val="00B050"/>
          <w:sz w:val="28"/>
          <w:szCs w:val="28"/>
        </w:rPr>
        <w:t>javn</w:t>
      </w:r>
      <w:r w:rsidRPr="002D7860">
        <w:rPr>
          <w:rFonts w:asciiTheme="minorHAnsi" w:hAnsiTheme="minorHAnsi"/>
          <w:b/>
          <w:color w:val="00B050"/>
          <w:sz w:val="28"/>
          <w:szCs w:val="28"/>
        </w:rPr>
        <w:t>ega</w:t>
      </w:r>
      <w:r w:rsidR="00A81B20" w:rsidRPr="002D7860">
        <w:rPr>
          <w:rFonts w:asciiTheme="minorHAnsi" w:hAnsiTheme="minorHAnsi"/>
          <w:b/>
          <w:color w:val="00B050"/>
          <w:sz w:val="28"/>
          <w:szCs w:val="28"/>
        </w:rPr>
        <w:t xml:space="preserve"> naročil</w:t>
      </w:r>
      <w:r w:rsidRPr="002D7860">
        <w:rPr>
          <w:rFonts w:asciiTheme="minorHAnsi" w:hAnsiTheme="minorHAnsi"/>
          <w:b/>
          <w:color w:val="00B050"/>
          <w:sz w:val="28"/>
          <w:szCs w:val="28"/>
        </w:rPr>
        <w:t>a</w:t>
      </w:r>
      <w:r w:rsidR="00A81B20" w:rsidRPr="002D7860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  <w:r w:rsidR="002833AF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7DC229A0" w14:textId="633A35F1" w:rsidR="0094136E" w:rsidRPr="002D7860" w:rsidRDefault="00B1158E" w:rsidP="0094136E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DIR-ONL-3-057/25-S</w:t>
      </w:r>
      <w:r w:rsidR="001E241E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8F7D69B" w14:textId="7969B2D8" w:rsidR="00121210" w:rsidRPr="002D7860" w:rsidRDefault="00121210" w:rsidP="00121210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2D7860">
        <w:rPr>
          <w:rFonts w:asciiTheme="minorHAnsi" w:hAnsiTheme="minorHAnsi"/>
          <w:i/>
          <w:sz w:val="20"/>
          <w:szCs w:val="22"/>
          <w:u w:val="single"/>
        </w:rPr>
        <w:t xml:space="preserve">Obrazec se izpolni za vsak referenčni </w:t>
      </w:r>
      <w:r w:rsidR="000D576B" w:rsidRPr="002D7860">
        <w:rPr>
          <w:rFonts w:asciiTheme="minorHAnsi" w:hAnsiTheme="minorHAnsi"/>
          <w:i/>
          <w:sz w:val="20"/>
          <w:szCs w:val="22"/>
          <w:u w:val="single"/>
        </w:rPr>
        <w:t>posel</w:t>
      </w:r>
      <w:r w:rsidR="00CA76FF" w:rsidRPr="002D7860">
        <w:rPr>
          <w:rFonts w:asciiTheme="minorHAnsi" w:hAnsiTheme="minorHAnsi"/>
          <w:i/>
          <w:sz w:val="20"/>
          <w:szCs w:val="22"/>
          <w:u w:val="single"/>
        </w:rPr>
        <w:t xml:space="preserve"> </w:t>
      </w:r>
      <w:r w:rsidRPr="002D7860">
        <w:rPr>
          <w:rFonts w:asciiTheme="minorHAnsi" w:hAnsiTheme="minorHAnsi"/>
          <w:i/>
          <w:sz w:val="20"/>
          <w:szCs w:val="22"/>
          <w:u w:val="single"/>
        </w:rPr>
        <w:t>posebej.</w:t>
      </w:r>
      <w:r w:rsidR="004F7CE3">
        <w:rPr>
          <w:rFonts w:asciiTheme="minorHAnsi" w:hAnsiTheme="minorHAnsi"/>
          <w:i/>
          <w:sz w:val="20"/>
          <w:szCs w:val="22"/>
          <w:u w:val="single"/>
        </w:rPr>
        <w:t xml:space="preserve"> </w:t>
      </w:r>
    </w:p>
    <w:p w14:paraId="74D9517D" w14:textId="77777777" w:rsidR="009909B6" w:rsidRPr="002D7860" w:rsidRDefault="009909B6" w:rsidP="00121210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6F5EAAF5" w14:textId="6A77F4DC" w:rsidR="00987F7F" w:rsidRPr="002D7860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D7860">
        <w:rPr>
          <w:rFonts w:asciiTheme="minorHAnsi" w:hAnsiTheme="minorHAnsi" w:cstheme="minorHAnsi"/>
          <w:sz w:val="22"/>
          <w:szCs w:val="22"/>
        </w:rPr>
        <w:t>Izdajatelj referenčnega potrdila (</w:t>
      </w:r>
      <w:r w:rsidR="00C3214C" w:rsidRPr="002D7860"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2D7860">
        <w:rPr>
          <w:rFonts w:asciiTheme="minorHAnsi" w:hAnsiTheme="minorHAnsi" w:cstheme="minorHAnsi"/>
          <w:sz w:val="22"/>
          <w:szCs w:val="22"/>
        </w:rPr>
        <w:t>naročnik)</w:t>
      </w:r>
      <w:r w:rsidR="002D7860" w:rsidRPr="002D7860">
        <w:rPr>
          <w:rStyle w:val="Sprotnaopomba-sklic"/>
          <w:rFonts w:asciiTheme="minorHAnsi" w:hAnsiTheme="minorHAnsi" w:cstheme="minorHAnsi"/>
          <w:sz w:val="22"/>
          <w:szCs w:val="22"/>
        </w:rPr>
        <w:t xml:space="preserve"> </w:t>
      </w:r>
      <w:r w:rsidR="002D7860" w:rsidRPr="002D7860"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  <w:r w:rsidR="002D7860" w:rsidRPr="002D7860">
        <w:rPr>
          <w:rFonts w:asciiTheme="minorHAnsi" w:hAnsiTheme="minorHAnsi" w:cstheme="minorHAnsi"/>
          <w:sz w:val="22"/>
          <w:szCs w:val="22"/>
        </w:rPr>
        <w:t xml:space="preserve">  </w:t>
      </w:r>
      <w:r w:rsidR="000431FA" w:rsidRPr="002D7860">
        <w:rPr>
          <w:rFonts w:asciiTheme="minorHAnsi" w:hAnsiTheme="minorHAnsi" w:cstheme="minorHAnsi"/>
          <w:sz w:val="22"/>
          <w:szCs w:val="22"/>
        </w:rPr>
        <w:t xml:space="preserve"> </w:t>
      </w:r>
      <w:r w:rsidR="008F1332" w:rsidRPr="002D786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D16919" w14:textId="77777777" w:rsidR="00987F7F" w:rsidRPr="002D7860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D7860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0" w:name="_Hlk118964269"/>
      <w:r w:rsidRPr="002D7860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D7860">
        <w:rPr>
          <w:rFonts w:asciiTheme="minorHAnsi" w:hAnsiTheme="minorHAnsi"/>
          <w:sz w:val="22"/>
          <w:szCs w:val="22"/>
        </w:rPr>
        <w:instrText xml:space="preserve"> FORMTEXT </w:instrText>
      </w:r>
      <w:r w:rsidRPr="002D7860">
        <w:rPr>
          <w:rFonts w:asciiTheme="minorHAnsi" w:hAnsiTheme="minorHAnsi"/>
          <w:sz w:val="22"/>
          <w:szCs w:val="22"/>
        </w:rPr>
      </w:r>
      <w:r w:rsidRPr="002D7860">
        <w:rPr>
          <w:rFonts w:asciiTheme="minorHAnsi" w:hAnsiTheme="minorHAnsi"/>
          <w:sz w:val="22"/>
          <w:szCs w:val="22"/>
        </w:rPr>
        <w:fldChar w:fldCharType="separate"/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sz w:val="22"/>
          <w:szCs w:val="22"/>
        </w:rPr>
        <w:fldChar w:fldCharType="end"/>
      </w:r>
      <w:bookmarkEnd w:id="0"/>
      <w:r w:rsidRPr="002D7860">
        <w:rPr>
          <w:rFonts w:asciiTheme="minorHAnsi" w:hAnsiTheme="minorHAnsi" w:cstheme="minorHAnsi"/>
          <w:sz w:val="22"/>
          <w:szCs w:val="22"/>
        </w:rPr>
        <w:t>,</w:t>
      </w:r>
    </w:p>
    <w:p w14:paraId="05B9B3BC" w14:textId="77777777" w:rsidR="00987F7F" w:rsidRPr="002D7860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D7860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2D7860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D7860">
        <w:rPr>
          <w:rFonts w:asciiTheme="minorHAnsi" w:hAnsiTheme="minorHAnsi"/>
          <w:sz w:val="22"/>
          <w:szCs w:val="22"/>
        </w:rPr>
        <w:instrText xml:space="preserve"> FORMTEXT </w:instrText>
      </w:r>
      <w:r w:rsidRPr="002D7860">
        <w:rPr>
          <w:rFonts w:asciiTheme="minorHAnsi" w:hAnsiTheme="minorHAnsi"/>
          <w:sz w:val="22"/>
          <w:szCs w:val="22"/>
        </w:rPr>
      </w:r>
      <w:r w:rsidRPr="002D7860">
        <w:rPr>
          <w:rFonts w:asciiTheme="minorHAnsi" w:hAnsiTheme="minorHAnsi"/>
          <w:sz w:val="22"/>
          <w:szCs w:val="22"/>
        </w:rPr>
        <w:fldChar w:fldCharType="separate"/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sz w:val="22"/>
          <w:szCs w:val="22"/>
        </w:rPr>
        <w:fldChar w:fldCharType="end"/>
      </w:r>
      <w:r w:rsidRPr="002D7860">
        <w:rPr>
          <w:rFonts w:asciiTheme="minorHAnsi" w:hAnsiTheme="minorHAnsi" w:cstheme="minorHAnsi"/>
          <w:sz w:val="22"/>
          <w:szCs w:val="22"/>
        </w:rPr>
        <w:t>,</w:t>
      </w:r>
    </w:p>
    <w:p w14:paraId="4030E9FF" w14:textId="77777777" w:rsidR="00987F7F" w:rsidRPr="002D7860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2D7860">
        <w:rPr>
          <w:rFonts w:asciiTheme="minorHAnsi" w:hAnsiTheme="minorHAnsi"/>
          <w:sz w:val="22"/>
          <w:szCs w:val="22"/>
        </w:rPr>
        <w:t xml:space="preserve">zanj odgovorna oseba (ime in priimek) </w:t>
      </w:r>
      <w:bookmarkStart w:id="1" w:name="_Hlk156559024"/>
      <w:r w:rsidRPr="002D7860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D7860">
        <w:rPr>
          <w:rFonts w:asciiTheme="minorHAnsi" w:hAnsiTheme="minorHAnsi"/>
          <w:sz w:val="22"/>
          <w:szCs w:val="22"/>
        </w:rPr>
        <w:instrText xml:space="preserve"> FORMTEXT </w:instrText>
      </w:r>
      <w:r w:rsidRPr="002D7860">
        <w:rPr>
          <w:rFonts w:asciiTheme="minorHAnsi" w:hAnsiTheme="minorHAnsi"/>
          <w:sz w:val="22"/>
          <w:szCs w:val="22"/>
        </w:rPr>
      </w:r>
      <w:r w:rsidRPr="002D7860">
        <w:rPr>
          <w:rFonts w:asciiTheme="minorHAnsi" w:hAnsiTheme="minorHAnsi"/>
          <w:sz w:val="22"/>
          <w:szCs w:val="22"/>
        </w:rPr>
        <w:fldChar w:fldCharType="separate"/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sz w:val="22"/>
          <w:szCs w:val="22"/>
        </w:rPr>
        <w:fldChar w:fldCharType="end"/>
      </w:r>
      <w:r w:rsidRPr="002D7860">
        <w:rPr>
          <w:rFonts w:asciiTheme="minorHAnsi" w:hAnsiTheme="minorHAnsi"/>
          <w:sz w:val="22"/>
          <w:szCs w:val="22"/>
        </w:rPr>
        <w:t xml:space="preserve">, </w:t>
      </w:r>
      <w:bookmarkEnd w:id="1"/>
    </w:p>
    <w:p w14:paraId="2F8DA60B" w14:textId="77777777" w:rsidR="00987F7F" w:rsidRPr="002D7860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D7860">
        <w:rPr>
          <w:rFonts w:asciiTheme="minorHAnsi" w:hAnsiTheme="minorHAnsi" w:cstheme="minorHAnsi"/>
          <w:sz w:val="22"/>
          <w:szCs w:val="22"/>
        </w:rPr>
        <w:t>kot naročnik potrjujemo in pod kazensko in materialno odgovornostjo izjavljamo, da je izvajalec</w:t>
      </w:r>
    </w:p>
    <w:p w14:paraId="6827B5A2" w14:textId="77777777" w:rsidR="00987F7F" w:rsidRPr="002D7860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D7860">
        <w:rPr>
          <w:rFonts w:asciiTheme="minorHAnsi" w:hAnsiTheme="minorHAnsi" w:cstheme="minorHAnsi"/>
          <w:sz w:val="22"/>
          <w:szCs w:val="22"/>
        </w:rPr>
        <w:t xml:space="preserve">(naziv) </w:t>
      </w:r>
      <w:r w:rsidRPr="002D7860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D7860">
        <w:rPr>
          <w:rFonts w:asciiTheme="minorHAnsi" w:hAnsiTheme="minorHAnsi"/>
          <w:sz w:val="22"/>
          <w:szCs w:val="22"/>
        </w:rPr>
        <w:instrText xml:space="preserve"> FORMTEXT </w:instrText>
      </w:r>
      <w:r w:rsidRPr="002D7860">
        <w:rPr>
          <w:rFonts w:asciiTheme="minorHAnsi" w:hAnsiTheme="minorHAnsi"/>
          <w:sz w:val="22"/>
          <w:szCs w:val="22"/>
        </w:rPr>
      </w:r>
      <w:r w:rsidRPr="002D7860">
        <w:rPr>
          <w:rFonts w:asciiTheme="minorHAnsi" w:hAnsiTheme="minorHAnsi"/>
          <w:sz w:val="22"/>
          <w:szCs w:val="22"/>
        </w:rPr>
        <w:fldChar w:fldCharType="separate"/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sz w:val="22"/>
          <w:szCs w:val="22"/>
        </w:rPr>
        <w:fldChar w:fldCharType="end"/>
      </w:r>
      <w:r w:rsidRPr="002D7860">
        <w:rPr>
          <w:rFonts w:asciiTheme="minorHAnsi" w:hAnsiTheme="minorHAnsi" w:cstheme="minorHAnsi"/>
          <w:sz w:val="22"/>
          <w:szCs w:val="22"/>
        </w:rPr>
        <w:t>,</w:t>
      </w:r>
    </w:p>
    <w:p w14:paraId="566FE62F" w14:textId="77777777" w:rsidR="00987F7F" w:rsidRPr="002D7860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2D7860">
        <w:rPr>
          <w:rFonts w:asciiTheme="minorHAnsi" w:hAnsiTheme="minorHAnsi" w:cstheme="minorHAnsi"/>
          <w:sz w:val="22"/>
          <w:szCs w:val="22"/>
        </w:rPr>
        <w:t xml:space="preserve">(poslovni naslov) </w:t>
      </w:r>
      <w:bookmarkStart w:id="2" w:name="_Hlk132889470"/>
      <w:r w:rsidRPr="002D7860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D7860">
        <w:rPr>
          <w:rFonts w:asciiTheme="minorHAnsi" w:hAnsiTheme="minorHAnsi"/>
          <w:sz w:val="22"/>
          <w:szCs w:val="22"/>
        </w:rPr>
        <w:instrText xml:space="preserve"> FORMTEXT </w:instrText>
      </w:r>
      <w:r w:rsidRPr="002D7860">
        <w:rPr>
          <w:rFonts w:asciiTheme="minorHAnsi" w:hAnsiTheme="minorHAnsi"/>
          <w:sz w:val="22"/>
          <w:szCs w:val="22"/>
        </w:rPr>
      </w:r>
      <w:r w:rsidRPr="002D7860">
        <w:rPr>
          <w:rFonts w:asciiTheme="minorHAnsi" w:hAnsiTheme="minorHAnsi"/>
          <w:sz w:val="22"/>
          <w:szCs w:val="22"/>
        </w:rPr>
        <w:fldChar w:fldCharType="separate"/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11C3DF35" w14:textId="3AFB4971" w:rsidR="002D7860" w:rsidRPr="002D7860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2D7860">
        <w:rPr>
          <w:rFonts w:asciiTheme="minorHAnsi" w:hAnsiTheme="minorHAnsi" w:cstheme="minorHAnsi"/>
          <w:sz w:val="22"/>
          <w:szCs w:val="22"/>
        </w:rPr>
        <w:t>za nas na podlagi pogodbe/naročilnice št</w:t>
      </w:r>
      <w:bookmarkStart w:id="3" w:name="_Hlk173406177"/>
      <w:r w:rsidRPr="002D7860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D7860">
        <w:rPr>
          <w:rFonts w:asciiTheme="minorHAnsi" w:hAnsiTheme="minorHAnsi"/>
          <w:sz w:val="22"/>
          <w:szCs w:val="22"/>
        </w:rPr>
        <w:instrText xml:space="preserve"> FORMTEXT </w:instrText>
      </w:r>
      <w:r w:rsidRPr="002D7860">
        <w:rPr>
          <w:rFonts w:asciiTheme="minorHAnsi" w:hAnsiTheme="minorHAnsi"/>
          <w:sz w:val="22"/>
          <w:szCs w:val="22"/>
        </w:rPr>
      </w:r>
      <w:r w:rsidRPr="002D7860">
        <w:rPr>
          <w:rFonts w:asciiTheme="minorHAnsi" w:hAnsiTheme="minorHAnsi"/>
          <w:sz w:val="22"/>
          <w:szCs w:val="22"/>
        </w:rPr>
        <w:fldChar w:fldCharType="separate"/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sz w:val="22"/>
          <w:szCs w:val="22"/>
        </w:rPr>
        <w:fldChar w:fldCharType="end"/>
      </w:r>
      <w:bookmarkEnd w:id="3"/>
      <w:r w:rsidRPr="002D7860">
        <w:rPr>
          <w:rFonts w:asciiTheme="minorHAnsi" w:hAnsiTheme="minorHAnsi"/>
          <w:sz w:val="22"/>
          <w:szCs w:val="22"/>
        </w:rPr>
        <w:t>,</w:t>
      </w:r>
      <w:r w:rsidRPr="002D7860">
        <w:rPr>
          <w:rFonts w:asciiTheme="minorHAnsi" w:hAnsiTheme="minorHAnsi" w:cstheme="minorHAnsi"/>
          <w:sz w:val="22"/>
          <w:szCs w:val="22"/>
        </w:rPr>
        <w:t xml:space="preserve"> z dne</w:t>
      </w:r>
      <w:bookmarkStart w:id="4" w:name="_Hlk201041375"/>
      <w:r w:rsidRPr="002D7860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D7860">
        <w:rPr>
          <w:rFonts w:asciiTheme="minorHAnsi" w:hAnsiTheme="minorHAnsi"/>
          <w:sz w:val="22"/>
          <w:szCs w:val="22"/>
        </w:rPr>
        <w:instrText xml:space="preserve"> FORMTEXT </w:instrText>
      </w:r>
      <w:r w:rsidRPr="002D7860">
        <w:rPr>
          <w:rFonts w:asciiTheme="minorHAnsi" w:hAnsiTheme="minorHAnsi"/>
          <w:sz w:val="22"/>
          <w:szCs w:val="22"/>
        </w:rPr>
      </w:r>
      <w:r w:rsidRPr="002D7860">
        <w:rPr>
          <w:rFonts w:asciiTheme="minorHAnsi" w:hAnsiTheme="minorHAnsi"/>
          <w:sz w:val="22"/>
          <w:szCs w:val="22"/>
        </w:rPr>
        <w:fldChar w:fldCharType="separate"/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sz w:val="22"/>
          <w:szCs w:val="22"/>
        </w:rPr>
        <w:fldChar w:fldCharType="end"/>
      </w:r>
      <w:bookmarkEnd w:id="4"/>
      <w:r w:rsidR="000D7977">
        <w:rPr>
          <w:rFonts w:asciiTheme="minorHAnsi" w:hAnsiTheme="minorHAnsi"/>
          <w:sz w:val="22"/>
          <w:szCs w:val="22"/>
        </w:rPr>
        <w:t xml:space="preserve"> </w:t>
      </w:r>
    </w:p>
    <w:p w14:paraId="71D6E117" w14:textId="3FFC2AAE" w:rsidR="002D7860" w:rsidRPr="00B662EB" w:rsidRDefault="002D7860" w:rsidP="00987F7F">
      <w:pPr>
        <w:widowControl w:val="0"/>
        <w:spacing w:after="120"/>
        <w:jc w:val="both"/>
        <w:rPr>
          <w:rFonts w:asciiTheme="minorHAnsi" w:hAnsiTheme="minorHAnsi"/>
          <w:bCs/>
          <w:sz w:val="22"/>
          <w:szCs w:val="20"/>
          <w:lang w:eastAsia="en-US"/>
        </w:rPr>
      </w:pPr>
      <w:r w:rsidRPr="002D7860">
        <w:rPr>
          <w:rFonts w:asciiTheme="minorHAnsi" w:hAnsiTheme="minorHAnsi"/>
          <w:sz w:val="22"/>
          <w:szCs w:val="20"/>
          <w:lang w:eastAsia="en-US"/>
        </w:rPr>
        <w:t xml:space="preserve">v okviru </w:t>
      </w:r>
      <w:r w:rsidRPr="00E37093">
        <w:rPr>
          <w:rFonts w:asciiTheme="minorHAnsi" w:hAnsiTheme="minorHAnsi"/>
          <w:bCs/>
          <w:sz w:val="22"/>
          <w:szCs w:val="20"/>
          <w:lang w:eastAsia="en-US"/>
        </w:rPr>
        <w:t>referenčnega posla/projekta</w:t>
      </w:r>
      <w:r w:rsidR="00B662EB">
        <w:rPr>
          <w:rFonts w:asciiTheme="minorHAnsi" w:hAnsiTheme="minorHAnsi"/>
          <w:bCs/>
          <w:sz w:val="22"/>
          <w:szCs w:val="20"/>
          <w:lang w:eastAsia="en-US"/>
        </w:rPr>
        <w:t xml:space="preserve"> </w:t>
      </w:r>
      <w:r w:rsidR="00E37093">
        <w:rPr>
          <w:rFonts w:asciiTheme="minorHAnsi" w:hAnsiTheme="minorHAnsi" w:cstheme="minorHAnsi"/>
          <w:bCs/>
          <w:sz w:val="22"/>
          <w:szCs w:val="22"/>
        </w:rPr>
        <w:t>za nas</w:t>
      </w:r>
      <w:r w:rsidR="00F22227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F22227" w:rsidRPr="00F22227">
        <w:rPr>
          <w:rFonts w:asciiTheme="minorHAnsi" w:hAnsiTheme="minorHAnsi" w:cstheme="minorHAnsi"/>
          <w:bCs/>
          <w:sz w:val="22"/>
          <w:szCs w:val="22"/>
        </w:rPr>
        <w:t>v referenčnem obdobju, kot ga je določil naročnik v razpisni dokumentaciji predmetnega postopka javnega naročanja</w:t>
      </w:r>
      <w:r w:rsidR="00F22227">
        <w:rPr>
          <w:rFonts w:asciiTheme="minorHAnsi" w:hAnsiTheme="minorHAnsi" w:cstheme="minorHAnsi"/>
          <w:bCs/>
          <w:sz w:val="22"/>
          <w:szCs w:val="22"/>
        </w:rPr>
        <w:t>,</w:t>
      </w:r>
      <w:r w:rsidR="00E3709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37093">
        <w:rPr>
          <w:rFonts w:asciiTheme="minorHAnsi" w:hAnsiTheme="minorHAnsi" w:cstheme="minorHAnsi"/>
          <w:bCs/>
          <w:sz w:val="22"/>
          <w:szCs w:val="22"/>
        </w:rPr>
        <w:t xml:space="preserve">(kvalitetno in v skladu s pogodbenimi določili) </w:t>
      </w:r>
      <w:r w:rsidR="00F22227" w:rsidRPr="00A606DD">
        <w:rPr>
          <w:rFonts w:asciiTheme="minorHAnsi" w:hAnsiTheme="minorHAnsi"/>
          <w:sz w:val="22"/>
          <w:szCs w:val="22"/>
        </w:rPr>
        <w:t xml:space="preserve">uspešno in kakovostno izvedel ali še izvaja </w:t>
      </w:r>
      <w:r w:rsidR="00F22227" w:rsidRPr="00F2222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storitve </w:t>
      </w:r>
      <w:r w:rsidR="00B1158E" w:rsidRPr="00B1158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obdelave kontaktov preko elektronskih komunikacijskih kanalov (telefon, elektronska sporočila)</w:t>
      </w:r>
      <w:r w:rsidR="00F2222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r w:rsidR="00F22227" w:rsidRPr="00F22227">
        <w:rPr>
          <w:rFonts w:asciiTheme="minorHAnsi" w:hAnsiTheme="minorHAnsi"/>
          <w:sz w:val="22"/>
          <w:szCs w:val="22"/>
        </w:rPr>
        <w:t xml:space="preserve"> </w:t>
      </w:r>
      <w:r w:rsidR="00F22227">
        <w:rPr>
          <w:rFonts w:asciiTheme="minorHAnsi" w:hAnsiTheme="minorHAnsi"/>
          <w:sz w:val="22"/>
          <w:szCs w:val="22"/>
        </w:rPr>
        <w:t xml:space="preserve">in sicer v realizirani vrednosti </w:t>
      </w:r>
      <w:r w:rsidR="00F22227"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22227"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="00F22227" w:rsidRPr="00987F7F">
        <w:rPr>
          <w:rFonts w:asciiTheme="minorHAnsi" w:hAnsiTheme="minorHAnsi"/>
          <w:sz w:val="22"/>
          <w:szCs w:val="22"/>
        </w:rPr>
      </w:r>
      <w:r w:rsidR="00F22227" w:rsidRPr="00987F7F">
        <w:rPr>
          <w:rFonts w:asciiTheme="minorHAnsi" w:hAnsiTheme="minorHAnsi"/>
          <w:sz w:val="22"/>
          <w:szCs w:val="22"/>
        </w:rPr>
        <w:fldChar w:fldCharType="separate"/>
      </w:r>
      <w:r w:rsidR="00F22227" w:rsidRPr="00987F7F">
        <w:rPr>
          <w:rFonts w:asciiTheme="minorHAnsi" w:hAnsiTheme="minorHAnsi"/>
          <w:noProof/>
          <w:sz w:val="22"/>
          <w:szCs w:val="22"/>
        </w:rPr>
        <w:t> </w:t>
      </w:r>
      <w:r w:rsidR="00F22227" w:rsidRPr="00987F7F">
        <w:rPr>
          <w:rFonts w:asciiTheme="minorHAnsi" w:hAnsiTheme="minorHAnsi"/>
          <w:noProof/>
          <w:sz w:val="22"/>
          <w:szCs w:val="22"/>
        </w:rPr>
        <w:t> </w:t>
      </w:r>
      <w:r w:rsidR="00F22227" w:rsidRPr="00987F7F">
        <w:rPr>
          <w:rFonts w:asciiTheme="minorHAnsi" w:hAnsiTheme="minorHAnsi"/>
          <w:noProof/>
          <w:sz w:val="22"/>
          <w:szCs w:val="22"/>
        </w:rPr>
        <w:t> </w:t>
      </w:r>
      <w:r w:rsidR="00F22227" w:rsidRPr="00987F7F">
        <w:rPr>
          <w:rFonts w:asciiTheme="minorHAnsi" w:hAnsiTheme="minorHAnsi"/>
          <w:noProof/>
          <w:sz w:val="22"/>
          <w:szCs w:val="22"/>
        </w:rPr>
        <w:t> </w:t>
      </w:r>
      <w:r w:rsidR="00F22227" w:rsidRPr="00987F7F">
        <w:rPr>
          <w:rFonts w:asciiTheme="minorHAnsi" w:hAnsiTheme="minorHAnsi"/>
          <w:noProof/>
          <w:sz w:val="22"/>
          <w:szCs w:val="22"/>
        </w:rPr>
        <w:t> </w:t>
      </w:r>
      <w:r w:rsidR="00F22227" w:rsidRPr="00987F7F">
        <w:rPr>
          <w:rFonts w:asciiTheme="minorHAnsi" w:hAnsiTheme="minorHAnsi"/>
          <w:sz w:val="22"/>
          <w:szCs w:val="22"/>
        </w:rPr>
        <w:fldChar w:fldCharType="end"/>
      </w:r>
      <w:r w:rsidR="00F22227">
        <w:rPr>
          <w:rFonts w:asciiTheme="minorHAnsi" w:hAnsiTheme="minorHAnsi"/>
          <w:sz w:val="22"/>
          <w:szCs w:val="22"/>
        </w:rPr>
        <w:t xml:space="preserve"> EUR brez DDV</w:t>
      </w:r>
      <w:r w:rsidR="00F22227">
        <w:rPr>
          <w:rStyle w:val="Sprotnaopomba-sklic"/>
          <w:rFonts w:asciiTheme="minorHAnsi" w:hAnsiTheme="minorHAnsi"/>
          <w:sz w:val="22"/>
          <w:szCs w:val="22"/>
        </w:rPr>
        <w:footnoteReference w:id="2"/>
      </w:r>
      <w:r w:rsidR="00F22227">
        <w:rPr>
          <w:rFonts w:asciiTheme="minorHAnsi" w:hAnsiTheme="minorHAnsi"/>
          <w:sz w:val="22"/>
          <w:szCs w:val="22"/>
        </w:rPr>
        <w:t>.</w:t>
      </w:r>
    </w:p>
    <w:p w14:paraId="02DD5BC3" w14:textId="77777777" w:rsidR="00E004E7" w:rsidRPr="002D7860" w:rsidRDefault="00E004E7" w:rsidP="00E004E7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D7860">
        <w:rPr>
          <w:rFonts w:asciiTheme="minorHAnsi" w:hAnsiTheme="minorHAnsi" w:cstheme="minorHAnsi"/>
          <w:sz w:val="22"/>
          <w:szCs w:val="22"/>
        </w:rPr>
        <w:t xml:space="preserve">Izjavljamo, da smo seznanjeni z dejstvom, da ima naročnik ZZZS pravico do preverjanja verodostojnosti tega potrdila, zato navajamo kontaktno osebo (ime, priimek, tel. št. ali e-mail): </w:t>
      </w:r>
      <w:r w:rsidRPr="002D7860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D7860">
        <w:rPr>
          <w:rFonts w:asciiTheme="minorHAnsi" w:hAnsiTheme="minorHAnsi"/>
          <w:sz w:val="22"/>
          <w:szCs w:val="22"/>
        </w:rPr>
        <w:instrText xml:space="preserve"> FORMTEXT </w:instrText>
      </w:r>
      <w:r w:rsidRPr="002D7860">
        <w:rPr>
          <w:rFonts w:asciiTheme="minorHAnsi" w:hAnsiTheme="minorHAnsi"/>
          <w:sz w:val="22"/>
          <w:szCs w:val="22"/>
        </w:rPr>
      </w:r>
      <w:r w:rsidRPr="002D7860">
        <w:rPr>
          <w:rFonts w:asciiTheme="minorHAnsi" w:hAnsiTheme="minorHAnsi"/>
          <w:sz w:val="22"/>
          <w:szCs w:val="22"/>
        </w:rPr>
        <w:fldChar w:fldCharType="separate"/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noProof/>
          <w:sz w:val="22"/>
          <w:szCs w:val="22"/>
        </w:rPr>
        <w:t> </w:t>
      </w:r>
      <w:r w:rsidRPr="002D7860">
        <w:rPr>
          <w:rFonts w:asciiTheme="minorHAnsi" w:hAnsiTheme="minorHAnsi"/>
          <w:sz w:val="22"/>
          <w:szCs w:val="22"/>
        </w:rPr>
        <w:fldChar w:fldCharType="end"/>
      </w:r>
      <w:r w:rsidRPr="002D7860">
        <w:rPr>
          <w:rFonts w:asciiTheme="minorHAnsi" w:hAnsiTheme="minorHAnsi"/>
          <w:sz w:val="22"/>
          <w:szCs w:val="22"/>
        </w:rPr>
        <w:t xml:space="preserve"> </w:t>
      </w:r>
    </w:p>
    <w:p w14:paraId="0115F686" w14:textId="442C9BC4" w:rsidR="00E004E7" w:rsidRPr="002D7860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2D7860">
        <w:rPr>
          <w:rFonts w:asciiTheme="minorHAnsi" w:hAnsiTheme="minorHAnsi" w:cs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 oziroma, da so te obdelave skladne z zahtevami zakonodaje na področju varstva osebnih podatkov.</w:t>
      </w:r>
      <w:r w:rsidR="00F9035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29F2C61" w14:textId="77777777" w:rsidR="00E004E7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FB3DFCA" w14:textId="77777777" w:rsidR="00B662EB" w:rsidRDefault="00B662EB" w:rsidP="00E004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A97131" w14:textId="58B75672" w:rsidR="00B662EB" w:rsidRPr="002D7860" w:rsidRDefault="004731FE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F764A77" w14:textId="77777777" w:rsidR="00E004E7" w:rsidRPr="002D7860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2D7860">
        <w:rPr>
          <w:rFonts w:asciiTheme="minorHAnsi" w:hAnsiTheme="minorHAnsi" w:cstheme="minorHAnsi"/>
          <w:sz w:val="22"/>
          <w:szCs w:val="22"/>
        </w:rPr>
        <w:t xml:space="preserve">V </w:t>
      </w:r>
      <w:bookmarkStart w:id="5" w:name="Besedilo29"/>
      <w:r w:rsidRPr="002D7860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2D7860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2D7860">
        <w:rPr>
          <w:rFonts w:asciiTheme="minorHAnsi" w:hAnsiTheme="minorHAnsi" w:cstheme="minorHAnsi"/>
          <w:sz w:val="22"/>
          <w:szCs w:val="22"/>
        </w:rPr>
      </w:r>
      <w:r w:rsidRPr="002D7860">
        <w:rPr>
          <w:rFonts w:asciiTheme="minorHAnsi" w:hAnsiTheme="minorHAnsi" w:cstheme="minorHAnsi"/>
          <w:sz w:val="22"/>
          <w:szCs w:val="22"/>
        </w:rPr>
        <w:fldChar w:fldCharType="separate"/>
      </w:r>
      <w:r w:rsidRPr="002D7860">
        <w:rPr>
          <w:rFonts w:asciiTheme="minorHAnsi" w:hAnsiTheme="minorHAnsi" w:cstheme="minorHAnsi"/>
          <w:noProof/>
          <w:sz w:val="22"/>
          <w:szCs w:val="22"/>
        </w:rPr>
        <w:t> </w:t>
      </w:r>
      <w:r w:rsidRPr="002D7860">
        <w:rPr>
          <w:rFonts w:asciiTheme="minorHAnsi" w:hAnsiTheme="minorHAnsi" w:cstheme="minorHAnsi"/>
          <w:noProof/>
          <w:sz w:val="22"/>
          <w:szCs w:val="22"/>
        </w:rPr>
        <w:t> </w:t>
      </w:r>
      <w:r w:rsidRPr="002D7860">
        <w:rPr>
          <w:rFonts w:asciiTheme="minorHAnsi" w:hAnsiTheme="minorHAnsi" w:cstheme="minorHAnsi"/>
          <w:noProof/>
          <w:sz w:val="22"/>
          <w:szCs w:val="22"/>
        </w:rPr>
        <w:t> </w:t>
      </w:r>
      <w:r w:rsidRPr="002D7860">
        <w:rPr>
          <w:rFonts w:asciiTheme="minorHAnsi" w:hAnsiTheme="minorHAnsi" w:cstheme="minorHAnsi"/>
          <w:noProof/>
          <w:sz w:val="22"/>
          <w:szCs w:val="22"/>
        </w:rPr>
        <w:t> </w:t>
      </w:r>
      <w:r w:rsidRPr="002D7860">
        <w:rPr>
          <w:rFonts w:asciiTheme="minorHAnsi" w:hAnsiTheme="minorHAnsi" w:cstheme="minorHAnsi"/>
          <w:noProof/>
          <w:sz w:val="22"/>
          <w:szCs w:val="22"/>
        </w:rPr>
        <w:t> </w:t>
      </w:r>
      <w:r w:rsidRPr="002D7860">
        <w:rPr>
          <w:rFonts w:asciiTheme="minorHAnsi" w:hAnsiTheme="minorHAnsi" w:cstheme="minorHAnsi"/>
          <w:sz w:val="22"/>
          <w:szCs w:val="22"/>
        </w:rPr>
        <w:fldChar w:fldCharType="end"/>
      </w:r>
      <w:bookmarkEnd w:id="5"/>
      <w:r w:rsidRPr="002D7860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6" w:name="Besedilo30"/>
      <w:r w:rsidRPr="002D7860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2D7860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2D7860">
        <w:rPr>
          <w:rFonts w:asciiTheme="minorHAnsi" w:hAnsiTheme="minorHAnsi" w:cstheme="minorHAnsi"/>
          <w:sz w:val="22"/>
          <w:szCs w:val="22"/>
        </w:rPr>
      </w:r>
      <w:r w:rsidRPr="002D7860">
        <w:rPr>
          <w:rFonts w:asciiTheme="minorHAnsi" w:hAnsiTheme="minorHAnsi" w:cstheme="minorHAnsi"/>
          <w:sz w:val="22"/>
          <w:szCs w:val="22"/>
        </w:rPr>
        <w:fldChar w:fldCharType="separate"/>
      </w:r>
      <w:r w:rsidRPr="002D7860">
        <w:rPr>
          <w:rFonts w:asciiTheme="minorHAnsi" w:hAnsiTheme="minorHAnsi" w:cstheme="minorHAnsi"/>
          <w:noProof/>
          <w:sz w:val="22"/>
          <w:szCs w:val="22"/>
        </w:rPr>
        <w:t> </w:t>
      </w:r>
      <w:r w:rsidRPr="002D7860">
        <w:rPr>
          <w:rFonts w:asciiTheme="minorHAnsi" w:hAnsiTheme="minorHAnsi" w:cstheme="minorHAnsi"/>
          <w:noProof/>
          <w:sz w:val="22"/>
          <w:szCs w:val="22"/>
        </w:rPr>
        <w:t> </w:t>
      </w:r>
      <w:r w:rsidRPr="002D7860">
        <w:rPr>
          <w:rFonts w:asciiTheme="minorHAnsi" w:hAnsiTheme="minorHAnsi" w:cstheme="minorHAnsi"/>
          <w:noProof/>
          <w:sz w:val="22"/>
          <w:szCs w:val="22"/>
        </w:rPr>
        <w:t> </w:t>
      </w:r>
      <w:r w:rsidRPr="002D7860">
        <w:rPr>
          <w:rFonts w:asciiTheme="minorHAnsi" w:hAnsiTheme="minorHAnsi" w:cstheme="minorHAnsi"/>
          <w:noProof/>
          <w:sz w:val="22"/>
          <w:szCs w:val="22"/>
        </w:rPr>
        <w:t> </w:t>
      </w:r>
      <w:r w:rsidRPr="002D7860">
        <w:rPr>
          <w:rFonts w:asciiTheme="minorHAnsi" w:hAnsiTheme="minorHAnsi" w:cstheme="minorHAnsi"/>
          <w:noProof/>
          <w:sz w:val="22"/>
          <w:szCs w:val="22"/>
        </w:rPr>
        <w:t> </w:t>
      </w:r>
      <w:r w:rsidRPr="002D7860">
        <w:rPr>
          <w:rFonts w:asciiTheme="minorHAnsi" w:hAnsiTheme="minorHAnsi" w:cstheme="minorHAnsi"/>
          <w:sz w:val="22"/>
          <w:szCs w:val="22"/>
        </w:rPr>
        <w:fldChar w:fldCharType="end"/>
      </w:r>
      <w:bookmarkEnd w:id="6"/>
      <w:r w:rsidRPr="002D786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139E09" w14:textId="5AAA7780" w:rsidR="00E004E7" w:rsidRPr="002D7860" w:rsidRDefault="004731FE" w:rsidP="00E004E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3A27AD7" w14:textId="77777777" w:rsidR="00E004E7" w:rsidRPr="002D7860" w:rsidRDefault="00E004E7" w:rsidP="00E004E7">
      <w:pPr>
        <w:rPr>
          <w:rFonts w:asciiTheme="minorHAnsi" w:hAnsiTheme="minorHAnsi" w:cstheme="minorHAnsi"/>
          <w:sz w:val="22"/>
          <w:szCs w:val="22"/>
        </w:rPr>
      </w:pPr>
      <w:r w:rsidRPr="002D7860">
        <w:rPr>
          <w:sz w:val="22"/>
          <w:szCs w:val="22"/>
        </w:rPr>
        <w:t xml:space="preserve">              </w:t>
      </w:r>
      <w:r w:rsidRPr="002D7860">
        <w:rPr>
          <w:sz w:val="22"/>
          <w:szCs w:val="22"/>
        </w:rPr>
        <w:tab/>
      </w:r>
      <w:r w:rsidRPr="002D7860">
        <w:rPr>
          <w:sz w:val="22"/>
          <w:szCs w:val="22"/>
        </w:rPr>
        <w:tab/>
      </w:r>
      <w:r w:rsidRPr="002D7860">
        <w:rPr>
          <w:sz w:val="22"/>
          <w:szCs w:val="22"/>
        </w:rPr>
        <w:tab/>
      </w:r>
      <w:r w:rsidRPr="002D7860">
        <w:rPr>
          <w:sz w:val="22"/>
          <w:szCs w:val="22"/>
        </w:rPr>
        <w:tab/>
      </w:r>
      <w:r w:rsidRPr="002D7860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 w:rsidRPr="002D7860">
        <w:rPr>
          <w:sz w:val="22"/>
          <w:szCs w:val="22"/>
        </w:rPr>
        <w:tab/>
      </w:r>
      <w:r w:rsidRPr="002D7860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5B4F4D17" w14:textId="77777777" w:rsidR="00E004E7" w:rsidRPr="002D7860" w:rsidRDefault="00E004E7" w:rsidP="00E004E7">
      <w:pPr>
        <w:rPr>
          <w:rFonts w:asciiTheme="minorHAnsi" w:hAnsiTheme="minorHAnsi" w:cstheme="minorHAnsi"/>
          <w:sz w:val="22"/>
          <w:szCs w:val="22"/>
        </w:rPr>
      </w:pPr>
      <w:r w:rsidRPr="002D786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podpis odgovorne osebe </w:t>
      </w:r>
    </w:p>
    <w:p w14:paraId="0C4D5409" w14:textId="77777777" w:rsidR="00E004E7" w:rsidRPr="00932B15" w:rsidRDefault="00E004E7" w:rsidP="00E004E7">
      <w:pPr>
        <w:ind w:left="4248"/>
        <w:rPr>
          <w:rFonts w:asciiTheme="minorHAnsi" w:hAnsiTheme="minorHAnsi" w:cstheme="minorHAnsi"/>
          <w:sz w:val="22"/>
          <w:szCs w:val="22"/>
        </w:rPr>
      </w:pPr>
      <w:r w:rsidRPr="002D7860">
        <w:rPr>
          <w:rFonts w:asciiTheme="minorHAnsi" w:hAnsiTheme="minorHAnsi" w:cstheme="minorHAnsi"/>
          <w:sz w:val="22"/>
          <w:szCs w:val="22"/>
        </w:rPr>
        <w:t xml:space="preserve">            izdajatelja referenčnega potrdila</w:t>
      </w:r>
    </w:p>
    <w:p w14:paraId="015430B6" w14:textId="7AFA2FFD" w:rsidR="00121210" w:rsidRPr="00121210" w:rsidRDefault="00121210" w:rsidP="00121210">
      <w:pPr>
        <w:ind w:left="4248" w:firstLine="708"/>
        <w:rPr>
          <w:rFonts w:asciiTheme="minorHAnsi" w:hAnsiTheme="minorHAnsi"/>
          <w:sz w:val="22"/>
          <w:szCs w:val="22"/>
        </w:rPr>
      </w:pPr>
    </w:p>
    <w:sectPr w:rsidR="00121210" w:rsidRPr="00121210" w:rsidSect="001A23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4" w:code="9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B1EAD" w14:textId="77777777" w:rsidR="00B407FC" w:rsidRDefault="00B407FC">
      <w:r>
        <w:separator/>
      </w:r>
    </w:p>
  </w:endnote>
  <w:endnote w:type="continuationSeparator" w:id="0">
    <w:p w14:paraId="609CF56E" w14:textId="77777777" w:rsidR="00B407FC" w:rsidRDefault="00B40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EB5EA" w14:textId="77777777" w:rsidR="000D72CE" w:rsidRDefault="000D72C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C027" w14:textId="77777777" w:rsidR="0051683E" w:rsidRPr="009722C8" w:rsidRDefault="0051683E" w:rsidP="00712A83">
    <w:pPr>
      <w:pStyle w:val="Noga"/>
      <w:pBdr>
        <w:top w:val="single" w:sz="4" w:space="1" w:color="auto"/>
      </w:pBdr>
      <w:rPr>
        <w:sz w:val="16"/>
        <w:szCs w:val="16"/>
      </w:rPr>
    </w:pPr>
    <w:r w:rsidRPr="009722C8">
      <w:rPr>
        <w:sz w:val="16"/>
        <w:szCs w:val="16"/>
      </w:rPr>
      <w:t>ZZZS</w:t>
    </w:r>
    <w:r w:rsidRPr="009722C8">
      <w:rPr>
        <w:sz w:val="16"/>
        <w:szCs w:val="16"/>
      </w:rPr>
      <w:tab/>
      <w:t xml:space="preserve">Stran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PAGE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  <w:r w:rsidRPr="009722C8">
      <w:rPr>
        <w:sz w:val="16"/>
        <w:szCs w:val="16"/>
      </w:rPr>
      <w:t xml:space="preserve"> od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NUMPAGES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F57F" w14:textId="77777777" w:rsidR="000D72CE" w:rsidRDefault="000D72C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978F" w14:textId="77777777" w:rsidR="00B407FC" w:rsidRDefault="00B407FC">
      <w:r>
        <w:separator/>
      </w:r>
    </w:p>
  </w:footnote>
  <w:footnote w:type="continuationSeparator" w:id="0">
    <w:p w14:paraId="1656F6F0" w14:textId="77777777" w:rsidR="00B407FC" w:rsidRDefault="00B407FC">
      <w:r>
        <w:continuationSeparator/>
      </w:r>
    </w:p>
  </w:footnote>
  <w:footnote w:id="1">
    <w:p w14:paraId="05AD7541" w14:textId="77777777" w:rsidR="002D7860" w:rsidRPr="002D7860" w:rsidRDefault="002D7860" w:rsidP="002D7860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D786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D7860">
        <w:rPr>
          <w:rFonts w:asciiTheme="minorHAnsi" w:hAnsiTheme="minorHAnsi" w:cstheme="minorHAnsi"/>
          <w:sz w:val="18"/>
          <w:szCs w:val="18"/>
        </w:rPr>
        <w:t xml:space="preserve"> Navesti je potrebno prvotnega naročnika posla, ki je naročilo oddal v izvajanje (ne izvajalca, ki je posel oddal v nadaljnje izvajanje drugemu gospodarskemu subjektu, npr. podizvajalcu, soponudniku ali drugo). </w:t>
      </w:r>
      <w:r w:rsidRPr="002D7860">
        <w:rPr>
          <w:rFonts w:asciiTheme="minorHAnsi" w:hAnsiTheme="minorHAnsi" w:cstheme="minorHAnsi"/>
          <w:sz w:val="18"/>
          <w:szCs w:val="18"/>
          <w:u w:val="single"/>
        </w:rPr>
        <w:t>Naročnik bo zavrnil referenco kot neustrezno, če kot referenčni naročnik nastopa ponudnik sam (lastna referenca)</w:t>
      </w:r>
      <w:r w:rsidRPr="002D7860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4013F06B" w14:textId="77777777" w:rsidR="00F22227" w:rsidRDefault="00F22227" w:rsidP="00F22227">
      <w:pPr>
        <w:pStyle w:val="Sprotnaopomba-besedilo"/>
      </w:pPr>
      <w:r w:rsidRPr="00403A24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403A24">
        <w:rPr>
          <w:rFonts w:asciiTheme="minorHAnsi" w:hAnsiTheme="minorHAnsi" w:cstheme="minorHAnsi"/>
          <w:sz w:val="18"/>
          <w:szCs w:val="18"/>
        </w:rPr>
        <w:t xml:space="preserve"> V referenčnem obdobju.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13196" w14:textId="77777777" w:rsidR="000D72CE" w:rsidRDefault="000D72C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AA9D" w14:textId="12A2B706" w:rsidR="0051683E" w:rsidRPr="009722C8" w:rsidRDefault="0051683E" w:rsidP="00712A83">
    <w:pPr>
      <w:pStyle w:val="Glava"/>
      <w:pBdr>
        <w:bottom w:val="single" w:sz="4" w:space="1" w:color="auto"/>
      </w:pBdr>
      <w:tabs>
        <w:tab w:val="clear" w:pos="9072"/>
        <w:tab w:val="right" w:pos="9355"/>
      </w:tabs>
      <w:rPr>
        <w:i/>
        <w:sz w:val="16"/>
        <w:szCs w:val="16"/>
      </w:rPr>
    </w:pPr>
    <w:r w:rsidRPr="009722C8">
      <w:rPr>
        <w:i/>
        <w:sz w:val="16"/>
        <w:szCs w:val="16"/>
      </w:rPr>
      <w:t xml:space="preserve">Obrazec </w:t>
    </w:r>
    <w:r w:rsidR="00474485">
      <w:rPr>
        <w:i/>
        <w:sz w:val="16"/>
        <w:szCs w:val="16"/>
      </w:rPr>
      <w:t>V</w:t>
    </w:r>
    <w:r w:rsidRPr="009722C8">
      <w:rPr>
        <w:i/>
        <w:sz w:val="16"/>
        <w:szCs w:val="16"/>
      </w:rPr>
      <w:t>-4</w:t>
    </w:r>
    <w:r w:rsidR="000D72CE">
      <w:rPr>
        <w:i/>
        <w:sz w:val="16"/>
        <w:szCs w:val="16"/>
      </w:rPr>
      <w:t>a</w:t>
    </w:r>
    <w:r w:rsidRPr="009722C8">
      <w:rPr>
        <w:i/>
        <w:sz w:val="16"/>
        <w:szCs w:val="16"/>
      </w:rPr>
      <w:tab/>
    </w:r>
    <w:r w:rsidRPr="009722C8">
      <w:rPr>
        <w:i/>
        <w:sz w:val="16"/>
        <w:szCs w:val="16"/>
      </w:rPr>
      <w:tab/>
      <w:t>Referenčno potrdilo</w:t>
    </w:r>
    <w:r w:rsidR="00832B51" w:rsidRPr="009722C8">
      <w:rPr>
        <w:i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725AB" w14:textId="77777777" w:rsidR="000D72CE" w:rsidRDefault="000D72C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1181"/>
    <w:multiLevelType w:val="hybridMultilevel"/>
    <w:tmpl w:val="A6A0F310"/>
    <w:lvl w:ilvl="0" w:tplc="600C0A9E">
      <w:start w:val="1"/>
      <w:numFmt w:val="lowerLetter"/>
      <w:lvlText w:val="%1)"/>
      <w:lvlJc w:val="left"/>
      <w:pPr>
        <w:ind w:left="720" w:hanging="360"/>
      </w:pPr>
      <w:rPr>
        <w:rFonts w:eastAsia="Times New Roman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5F33"/>
    <w:multiLevelType w:val="hybridMultilevel"/>
    <w:tmpl w:val="0C5EC680"/>
    <w:lvl w:ilvl="0" w:tplc="7506C65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692252"/>
    <w:multiLevelType w:val="hybridMultilevel"/>
    <w:tmpl w:val="C37C1E28"/>
    <w:lvl w:ilvl="0" w:tplc="A8B25E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F4D0C"/>
    <w:multiLevelType w:val="hybridMultilevel"/>
    <w:tmpl w:val="CEDC4D1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B1DA2"/>
    <w:multiLevelType w:val="hybridMultilevel"/>
    <w:tmpl w:val="FDF8B04C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5A06084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9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6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182EC8"/>
    <w:multiLevelType w:val="hybridMultilevel"/>
    <w:tmpl w:val="2CDEBE9C"/>
    <w:lvl w:ilvl="0" w:tplc="B414F0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604FE3"/>
    <w:multiLevelType w:val="hybridMultilevel"/>
    <w:tmpl w:val="FFEC8ED0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697E9C58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203465"/>
    <w:multiLevelType w:val="hybridMultilevel"/>
    <w:tmpl w:val="698EFB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EC1522"/>
    <w:multiLevelType w:val="hybridMultilevel"/>
    <w:tmpl w:val="C2001C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30" w15:restartNumberingAfterBreak="0">
    <w:nsid w:val="528D210B"/>
    <w:multiLevelType w:val="hybridMultilevel"/>
    <w:tmpl w:val="1F38EA38"/>
    <w:lvl w:ilvl="0" w:tplc="4D201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B8289B"/>
    <w:multiLevelType w:val="hybridMultilevel"/>
    <w:tmpl w:val="A1ACED8E"/>
    <w:lvl w:ilvl="0" w:tplc="44A25DD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1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46071531">
    <w:abstractNumId w:val="31"/>
  </w:num>
  <w:num w:numId="2" w16cid:durableId="1523856319">
    <w:abstractNumId w:val="23"/>
  </w:num>
  <w:num w:numId="3" w16cid:durableId="1978483855">
    <w:abstractNumId w:val="14"/>
  </w:num>
  <w:num w:numId="4" w16cid:durableId="754403522">
    <w:abstractNumId w:val="15"/>
  </w:num>
  <w:num w:numId="5" w16cid:durableId="1666665401">
    <w:abstractNumId w:val="40"/>
  </w:num>
  <w:num w:numId="6" w16cid:durableId="1809013744">
    <w:abstractNumId w:val="29"/>
  </w:num>
  <w:num w:numId="7" w16cid:durableId="1344547969">
    <w:abstractNumId w:val="8"/>
  </w:num>
  <w:num w:numId="8" w16cid:durableId="180124585">
    <w:abstractNumId w:val="36"/>
  </w:num>
  <w:num w:numId="9" w16cid:durableId="1388987476">
    <w:abstractNumId w:val="37"/>
  </w:num>
  <w:num w:numId="10" w16cid:durableId="1452168984">
    <w:abstractNumId w:val="27"/>
  </w:num>
  <w:num w:numId="11" w16cid:durableId="1262838522">
    <w:abstractNumId w:val="35"/>
  </w:num>
  <w:num w:numId="12" w16cid:durableId="2081905906">
    <w:abstractNumId w:val="28"/>
  </w:num>
  <w:num w:numId="13" w16cid:durableId="979965149">
    <w:abstractNumId w:val="7"/>
  </w:num>
  <w:num w:numId="14" w16cid:durableId="1350715156">
    <w:abstractNumId w:val="42"/>
  </w:num>
  <w:num w:numId="15" w16cid:durableId="103960459">
    <w:abstractNumId w:val="26"/>
  </w:num>
  <w:num w:numId="16" w16cid:durableId="1330913007">
    <w:abstractNumId w:val="9"/>
  </w:num>
  <w:num w:numId="17" w16cid:durableId="1996641829">
    <w:abstractNumId w:val="2"/>
  </w:num>
  <w:num w:numId="18" w16cid:durableId="267391701">
    <w:abstractNumId w:val="13"/>
  </w:num>
  <w:num w:numId="19" w16cid:durableId="1711807593">
    <w:abstractNumId w:val="12"/>
  </w:num>
  <w:num w:numId="20" w16cid:durableId="1414813157">
    <w:abstractNumId w:val="21"/>
  </w:num>
  <w:num w:numId="21" w16cid:durableId="2135324093">
    <w:abstractNumId w:val="32"/>
  </w:num>
  <w:num w:numId="22" w16cid:durableId="1702433500">
    <w:abstractNumId w:val="16"/>
  </w:num>
  <w:num w:numId="23" w16cid:durableId="1806049523">
    <w:abstractNumId w:val="33"/>
  </w:num>
  <w:num w:numId="24" w16cid:durableId="1775513836">
    <w:abstractNumId w:val="41"/>
  </w:num>
  <w:num w:numId="25" w16cid:durableId="1608197267">
    <w:abstractNumId w:val="11"/>
  </w:num>
  <w:num w:numId="26" w16cid:durableId="1020205081">
    <w:abstractNumId w:val="18"/>
  </w:num>
  <w:num w:numId="27" w16cid:durableId="1757438301">
    <w:abstractNumId w:val="6"/>
  </w:num>
  <w:num w:numId="28" w16cid:durableId="1030450603">
    <w:abstractNumId w:val="17"/>
  </w:num>
  <w:num w:numId="29" w16cid:durableId="1610624145">
    <w:abstractNumId w:val="10"/>
  </w:num>
  <w:num w:numId="30" w16cid:durableId="1001665845">
    <w:abstractNumId w:val="25"/>
  </w:num>
  <w:num w:numId="31" w16cid:durableId="1304585033">
    <w:abstractNumId w:val="34"/>
  </w:num>
  <w:num w:numId="32" w16cid:durableId="670446675">
    <w:abstractNumId w:val="39"/>
  </w:num>
  <w:num w:numId="33" w16cid:durableId="1799376953">
    <w:abstractNumId w:val="22"/>
  </w:num>
  <w:num w:numId="34" w16cid:durableId="1129782000">
    <w:abstractNumId w:val="19"/>
  </w:num>
  <w:num w:numId="35" w16cid:durableId="2009475123">
    <w:abstractNumId w:val="1"/>
  </w:num>
  <w:num w:numId="36" w16cid:durableId="91055601">
    <w:abstractNumId w:val="20"/>
  </w:num>
  <w:num w:numId="37" w16cid:durableId="1513226248">
    <w:abstractNumId w:val="5"/>
  </w:num>
  <w:num w:numId="38" w16cid:durableId="1949501910">
    <w:abstractNumId w:val="30"/>
  </w:num>
  <w:num w:numId="39" w16cid:durableId="1859197430">
    <w:abstractNumId w:val="24"/>
  </w:num>
  <w:num w:numId="40" w16cid:durableId="528958069">
    <w:abstractNumId w:val="3"/>
  </w:num>
  <w:num w:numId="41" w16cid:durableId="600189490">
    <w:abstractNumId w:val="4"/>
  </w:num>
  <w:num w:numId="42" w16cid:durableId="891767268">
    <w:abstractNumId w:val="0"/>
  </w:num>
  <w:num w:numId="43" w16cid:durableId="871966751">
    <w:abstractNumId w:val="3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47"/>
    <w:rsid w:val="00000D19"/>
    <w:rsid w:val="000023FC"/>
    <w:rsid w:val="00002AB7"/>
    <w:rsid w:val="000035E0"/>
    <w:rsid w:val="0000411C"/>
    <w:rsid w:val="00004DEB"/>
    <w:rsid w:val="000063A7"/>
    <w:rsid w:val="00010810"/>
    <w:rsid w:val="00010D85"/>
    <w:rsid w:val="000113FE"/>
    <w:rsid w:val="000145E3"/>
    <w:rsid w:val="0001495D"/>
    <w:rsid w:val="000204A1"/>
    <w:rsid w:val="00026408"/>
    <w:rsid w:val="0003517F"/>
    <w:rsid w:val="00037426"/>
    <w:rsid w:val="000431FA"/>
    <w:rsid w:val="00044D9B"/>
    <w:rsid w:val="000462C3"/>
    <w:rsid w:val="000520B1"/>
    <w:rsid w:val="0005391C"/>
    <w:rsid w:val="000549B4"/>
    <w:rsid w:val="00054A29"/>
    <w:rsid w:val="00056670"/>
    <w:rsid w:val="000604CF"/>
    <w:rsid w:val="00060C90"/>
    <w:rsid w:val="000611F6"/>
    <w:rsid w:val="000635F7"/>
    <w:rsid w:val="00063F9C"/>
    <w:rsid w:val="000716F0"/>
    <w:rsid w:val="00075227"/>
    <w:rsid w:val="00076A80"/>
    <w:rsid w:val="0008505B"/>
    <w:rsid w:val="000919AF"/>
    <w:rsid w:val="00092B0B"/>
    <w:rsid w:val="000933A7"/>
    <w:rsid w:val="00095555"/>
    <w:rsid w:val="00095590"/>
    <w:rsid w:val="00095778"/>
    <w:rsid w:val="00095B3A"/>
    <w:rsid w:val="0009714A"/>
    <w:rsid w:val="000A0BE8"/>
    <w:rsid w:val="000A0E4E"/>
    <w:rsid w:val="000A0ED5"/>
    <w:rsid w:val="000A4A16"/>
    <w:rsid w:val="000A7A5C"/>
    <w:rsid w:val="000B0160"/>
    <w:rsid w:val="000B0EE3"/>
    <w:rsid w:val="000B3849"/>
    <w:rsid w:val="000C1067"/>
    <w:rsid w:val="000C130A"/>
    <w:rsid w:val="000C44BC"/>
    <w:rsid w:val="000C4A24"/>
    <w:rsid w:val="000C6AB1"/>
    <w:rsid w:val="000C6DD3"/>
    <w:rsid w:val="000D01FC"/>
    <w:rsid w:val="000D06B1"/>
    <w:rsid w:val="000D0DCE"/>
    <w:rsid w:val="000D1629"/>
    <w:rsid w:val="000D1EAA"/>
    <w:rsid w:val="000D4EC6"/>
    <w:rsid w:val="000D576B"/>
    <w:rsid w:val="000D72CE"/>
    <w:rsid w:val="000D7853"/>
    <w:rsid w:val="000D7977"/>
    <w:rsid w:val="000D7E5C"/>
    <w:rsid w:val="000E1CA4"/>
    <w:rsid w:val="000E323E"/>
    <w:rsid w:val="000E3C1A"/>
    <w:rsid w:val="000E3FEA"/>
    <w:rsid w:val="000E6EE1"/>
    <w:rsid w:val="000F0714"/>
    <w:rsid w:val="000F3C4F"/>
    <w:rsid w:val="000F61BF"/>
    <w:rsid w:val="000F7149"/>
    <w:rsid w:val="000F7954"/>
    <w:rsid w:val="00100404"/>
    <w:rsid w:val="00100863"/>
    <w:rsid w:val="00100C58"/>
    <w:rsid w:val="00100DB5"/>
    <w:rsid w:val="00100E51"/>
    <w:rsid w:val="0010252E"/>
    <w:rsid w:val="0010342A"/>
    <w:rsid w:val="001046A6"/>
    <w:rsid w:val="00104A95"/>
    <w:rsid w:val="00106B92"/>
    <w:rsid w:val="00107F54"/>
    <w:rsid w:val="0011251D"/>
    <w:rsid w:val="001175EE"/>
    <w:rsid w:val="00117644"/>
    <w:rsid w:val="00121210"/>
    <w:rsid w:val="00121A77"/>
    <w:rsid w:val="00121C3C"/>
    <w:rsid w:val="00125269"/>
    <w:rsid w:val="00126DE5"/>
    <w:rsid w:val="00130274"/>
    <w:rsid w:val="00132EC7"/>
    <w:rsid w:val="00137A52"/>
    <w:rsid w:val="00146CB6"/>
    <w:rsid w:val="00153FFD"/>
    <w:rsid w:val="001612CD"/>
    <w:rsid w:val="0016214F"/>
    <w:rsid w:val="00163663"/>
    <w:rsid w:val="00165481"/>
    <w:rsid w:val="00172F25"/>
    <w:rsid w:val="00173575"/>
    <w:rsid w:val="00173ED9"/>
    <w:rsid w:val="001807F7"/>
    <w:rsid w:val="00180E11"/>
    <w:rsid w:val="00181C15"/>
    <w:rsid w:val="00184195"/>
    <w:rsid w:val="00184A87"/>
    <w:rsid w:val="00186AF3"/>
    <w:rsid w:val="00192333"/>
    <w:rsid w:val="00194412"/>
    <w:rsid w:val="001945D2"/>
    <w:rsid w:val="0019545D"/>
    <w:rsid w:val="00196CEB"/>
    <w:rsid w:val="00197898"/>
    <w:rsid w:val="001A22DA"/>
    <w:rsid w:val="001A230D"/>
    <w:rsid w:val="001A5E08"/>
    <w:rsid w:val="001B0C6A"/>
    <w:rsid w:val="001B21FB"/>
    <w:rsid w:val="001B39BA"/>
    <w:rsid w:val="001C0269"/>
    <w:rsid w:val="001C0FA2"/>
    <w:rsid w:val="001C1B76"/>
    <w:rsid w:val="001C2422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06"/>
    <w:rsid w:val="001D3619"/>
    <w:rsid w:val="001D38CF"/>
    <w:rsid w:val="001D3DB6"/>
    <w:rsid w:val="001D6399"/>
    <w:rsid w:val="001E0575"/>
    <w:rsid w:val="001E0F77"/>
    <w:rsid w:val="001E241E"/>
    <w:rsid w:val="001E3CFD"/>
    <w:rsid w:val="001E4AA5"/>
    <w:rsid w:val="001E4B9A"/>
    <w:rsid w:val="001E7830"/>
    <w:rsid w:val="001F0836"/>
    <w:rsid w:val="001F3193"/>
    <w:rsid w:val="001F4653"/>
    <w:rsid w:val="001F4A91"/>
    <w:rsid w:val="001F5FF0"/>
    <w:rsid w:val="001F6E21"/>
    <w:rsid w:val="001F77BC"/>
    <w:rsid w:val="00200400"/>
    <w:rsid w:val="002036C7"/>
    <w:rsid w:val="00204F10"/>
    <w:rsid w:val="00205B36"/>
    <w:rsid w:val="002125DA"/>
    <w:rsid w:val="0021262B"/>
    <w:rsid w:val="00214BB9"/>
    <w:rsid w:val="00214E6D"/>
    <w:rsid w:val="002170FD"/>
    <w:rsid w:val="002171E9"/>
    <w:rsid w:val="0021756F"/>
    <w:rsid w:val="00221CB3"/>
    <w:rsid w:val="00223060"/>
    <w:rsid w:val="00224AE4"/>
    <w:rsid w:val="00225A34"/>
    <w:rsid w:val="00226079"/>
    <w:rsid w:val="0022775F"/>
    <w:rsid w:val="00227FB8"/>
    <w:rsid w:val="00231795"/>
    <w:rsid w:val="00232B4B"/>
    <w:rsid w:val="00232D5E"/>
    <w:rsid w:val="0023445A"/>
    <w:rsid w:val="00236823"/>
    <w:rsid w:val="00241C9C"/>
    <w:rsid w:val="00243B50"/>
    <w:rsid w:val="00243E10"/>
    <w:rsid w:val="002508A9"/>
    <w:rsid w:val="00250C6D"/>
    <w:rsid w:val="00251B8B"/>
    <w:rsid w:val="00252305"/>
    <w:rsid w:val="002536F9"/>
    <w:rsid w:val="00260065"/>
    <w:rsid w:val="00261AA6"/>
    <w:rsid w:val="00265EB1"/>
    <w:rsid w:val="00266562"/>
    <w:rsid w:val="002675A2"/>
    <w:rsid w:val="00267F50"/>
    <w:rsid w:val="002705D8"/>
    <w:rsid w:val="002710DD"/>
    <w:rsid w:val="002726A4"/>
    <w:rsid w:val="002833AF"/>
    <w:rsid w:val="0029252E"/>
    <w:rsid w:val="00292C07"/>
    <w:rsid w:val="00294CCE"/>
    <w:rsid w:val="00296019"/>
    <w:rsid w:val="002A1B4D"/>
    <w:rsid w:val="002A1F4F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6A88"/>
    <w:rsid w:val="002D08B4"/>
    <w:rsid w:val="002D50E2"/>
    <w:rsid w:val="002D7860"/>
    <w:rsid w:val="002E3F6C"/>
    <w:rsid w:val="002E40BF"/>
    <w:rsid w:val="002E6911"/>
    <w:rsid w:val="002E6C81"/>
    <w:rsid w:val="002E78F1"/>
    <w:rsid w:val="002F0695"/>
    <w:rsid w:val="002F722C"/>
    <w:rsid w:val="002F73BE"/>
    <w:rsid w:val="002F7C13"/>
    <w:rsid w:val="003022F5"/>
    <w:rsid w:val="00305AD6"/>
    <w:rsid w:val="003121CF"/>
    <w:rsid w:val="003140CD"/>
    <w:rsid w:val="00317745"/>
    <w:rsid w:val="003178D3"/>
    <w:rsid w:val="00317E0B"/>
    <w:rsid w:val="00320872"/>
    <w:rsid w:val="00322067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56B67"/>
    <w:rsid w:val="003623CE"/>
    <w:rsid w:val="003647EB"/>
    <w:rsid w:val="003660E4"/>
    <w:rsid w:val="00367D00"/>
    <w:rsid w:val="0037017D"/>
    <w:rsid w:val="00377F8C"/>
    <w:rsid w:val="003836A9"/>
    <w:rsid w:val="003855EB"/>
    <w:rsid w:val="003879E7"/>
    <w:rsid w:val="00391B14"/>
    <w:rsid w:val="00393F5C"/>
    <w:rsid w:val="003944AE"/>
    <w:rsid w:val="0039564D"/>
    <w:rsid w:val="0039565D"/>
    <w:rsid w:val="00397DEB"/>
    <w:rsid w:val="003A0A99"/>
    <w:rsid w:val="003A12D9"/>
    <w:rsid w:val="003A7631"/>
    <w:rsid w:val="003B04F8"/>
    <w:rsid w:val="003B0961"/>
    <w:rsid w:val="003B4087"/>
    <w:rsid w:val="003C0151"/>
    <w:rsid w:val="003C115D"/>
    <w:rsid w:val="003C32CD"/>
    <w:rsid w:val="003C6C4D"/>
    <w:rsid w:val="003D4270"/>
    <w:rsid w:val="003D453D"/>
    <w:rsid w:val="003D4586"/>
    <w:rsid w:val="003D4CE6"/>
    <w:rsid w:val="003D52A1"/>
    <w:rsid w:val="003D66FC"/>
    <w:rsid w:val="003D7DC4"/>
    <w:rsid w:val="003E124B"/>
    <w:rsid w:val="003E4926"/>
    <w:rsid w:val="003E4CEE"/>
    <w:rsid w:val="003E50A7"/>
    <w:rsid w:val="003F1440"/>
    <w:rsid w:val="003F3158"/>
    <w:rsid w:val="003F3EDF"/>
    <w:rsid w:val="003F55C9"/>
    <w:rsid w:val="00401750"/>
    <w:rsid w:val="004025BB"/>
    <w:rsid w:val="0040391D"/>
    <w:rsid w:val="00403D04"/>
    <w:rsid w:val="00404A4B"/>
    <w:rsid w:val="0040534A"/>
    <w:rsid w:val="00406DDE"/>
    <w:rsid w:val="00411B52"/>
    <w:rsid w:val="00414E4F"/>
    <w:rsid w:val="00415F2D"/>
    <w:rsid w:val="00415FED"/>
    <w:rsid w:val="0042190F"/>
    <w:rsid w:val="004232B0"/>
    <w:rsid w:val="004249DE"/>
    <w:rsid w:val="00426A06"/>
    <w:rsid w:val="00431D18"/>
    <w:rsid w:val="00431F0D"/>
    <w:rsid w:val="00432AC9"/>
    <w:rsid w:val="00433963"/>
    <w:rsid w:val="00433C8A"/>
    <w:rsid w:val="00444686"/>
    <w:rsid w:val="00446129"/>
    <w:rsid w:val="004479CD"/>
    <w:rsid w:val="0045008C"/>
    <w:rsid w:val="0045011E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31FE"/>
    <w:rsid w:val="00474485"/>
    <w:rsid w:val="0047793F"/>
    <w:rsid w:val="00477E07"/>
    <w:rsid w:val="0048203E"/>
    <w:rsid w:val="004839BE"/>
    <w:rsid w:val="00485DB5"/>
    <w:rsid w:val="004871F5"/>
    <w:rsid w:val="00490BA4"/>
    <w:rsid w:val="00491571"/>
    <w:rsid w:val="00492B9F"/>
    <w:rsid w:val="00496483"/>
    <w:rsid w:val="00496B8F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1F08"/>
    <w:rsid w:val="004D28B3"/>
    <w:rsid w:val="004D28DA"/>
    <w:rsid w:val="004D66B1"/>
    <w:rsid w:val="004D7A8E"/>
    <w:rsid w:val="004E060E"/>
    <w:rsid w:val="004E0BA1"/>
    <w:rsid w:val="004E4766"/>
    <w:rsid w:val="004E4800"/>
    <w:rsid w:val="004F10A2"/>
    <w:rsid w:val="004F26D5"/>
    <w:rsid w:val="004F7CE3"/>
    <w:rsid w:val="00500322"/>
    <w:rsid w:val="005011DF"/>
    <w:rsid w:val="00501BF8"/>
    <w:rsid w:val="00515626"/>
    <w:rsid w:val="0051683E"/>
    <w:rsid w:val="00522A62"/>
    <w:rsid w:val="00522FBD"/>
    <w:rsid w:val="00526D2B"/>
    <w:rsid w:val="0053318C"/>
    <w:rsid w:val="0053445A"/>
    <w:rsid w:val="00534F7F"/>
    <w:rsid w:val="00537469"/>
    <w:rsid w:val="0054270E"/>
    <w:rsid w:val="00543A71"/>
    <w:rsid w:val="00547518"/>
    <w:rsid w:val="005550A3"/>
    <w:rsid w:val="005602EF"/>
    <w:rsid w:val="00560FFE"/>
    <w:rsid w:val="00563654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1412"/>
    <w:rsid w:val="005924DE"/>
    <w:rsid w:val="00596713"/>
    <w:rsid w:val="00596C94"/>
    <w:rsid w:val="005A0529"/>
    <w:rsid w:val="005A13B7"/>
    <w:rsid w:val="005A3BD7"/>
    <w:rsid w:val="005A637C"/>
    <w:rsid w:val="005A67D8"/>
    <w:rsid w:val="005A76B0"/>
    <w:rsid w:val="005B175F"/>
    <w:rsid w:val="005B2052"/>
    <w:rsid w:val="005B4455"/>
    <w:rsid w:val="005B4DA2"/>
    <w:rsid w:val="005B584E"/>
    <w:rsid w:val="005B63E3"/>
    <w:rsid w:val="005C749C"/>
    <w:rsid w:val="005D0909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124C"/>
    <w:rsid w:val="005E1473"/>
    <w:rsid w:val="005E6602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3373"/>
    <w:rsid w:val="00615103"/>
    <w:rsid w:val="0061617A"/>
    <w:rsid w:val="00616FA9"/>
    <w:rsid w:val="00621842"/>
    <w:rsid w:val="00625714"/>
    <w:rsid w:val="00626657"/>
    <w:rsid w:val="00632ACA"/>
    <w:rsid w:val="006367B6"/>
    <w:rsid w:val="00636F96"/>
    <w:rsid w:val="006402A5"/>
    <w:rsid w:val="00641ED6"/>
    <w:rsid w:val="00643D3B"/>
    <w:rsid w:val="006473F9"/>
    <w:rsid w:val="00650445"/>
    <w:rsid w:val="006522D0"/>
    <w:rsid w:val="0065333F"/>
    <w:rsid w:val="00653761"/>
    <w:rsid w:val="00656646"/>
    <w:rsid w:val="00657A98"/>
    <w:rsid w:val="006608DD"/>
    <w:rsid w:val="0066229D"/>
    <w:rsid w:val="006638FC"/>
    <w:rsid w:val="006644B1"/>
    <w:rsid w:val="00670434"/>
    <w:rsid w:val="006711F5"/>
    <w:rsid w:val="006739A6"/>
    <w:rsid w:val="00673AB2"/>
    <w:rsid w:val="006816D1"/>
    <w:rsid w:val="00681E52"/>
    <w:rsid w:val="006860A3"/>
    <w:rsid w:val="00686E40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70E4"/>
    <w:rsid w:val="006F272A"/>
    <w:rsid w:val="006F3954"/>
    <w:rsid w:val="006F5099"/>
    <w:rsid w:val="00700A18"/>
    <w:rsid w:val="00700A35"/>
    <w:rsid w:val="00700FBB"/>
    <w:rsid w:val="00702FBA"/>
    <w:rsid w:val="00703318"/>
    <w:rsid w:val="00706FD3"/>
    <w:rsid w:val="00707849"/>
    <w:rsid w:val="007078EF"/>
    <w:rsid w:val="0071202E"/>
    <w:rsid w:val="00712A83"/>
    <w:rsid w:val="007135C2"/>
    <w:rsid w:val="007139E6"/>
    <w:rsid w:val="00730B2C"/>
    <w:rsid w:val="00731E62"/>
    <w:rsid w:val="0073356D"/>
    <w:rsid w:val="00733A91"/>
    <w:rsid w:val="0073421A"/>
    <w:rsid w:val="00735710"/>
    <w:rsid w:val="00735E13"/>
    <w:rsid w:val="00736370"/>
    <w:rsid w:val="00736984"/>
    <w:rsid w:val="00740A0E"/>
    <w:rsid w:val="00740AAE"/>
    <w:rsid w:val="00741C87"/>
    <w:rsid w:val="00742BAE"/>
    <w:rsid w:val="007430A6"/>
    <w:rsid w:val="00743545"/>
    <w:rsid w:val="00745222"/>
    <w:rsid w:val="0074716A"/>
    <w:rsid w:val="007475E8"/>
    <w:rsid w:val="007507B8"/>
    <w:rsid w:val="0075199B"/>
    <w:rsid w:val="00753342"/>
    <w:rsid w:val="0075597B"/>
    <w:rsid w:val="0075739C"/>
    <w:rsid w:val="0076067C"/>
    <w:rsid w:val="0076273F"/>
    <w:rsid w:val="007647D8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7A88"/>
    <w:rsid w:val="007A7B0F"/>
    <w:rsid w:val="007B1DBF"/>
    <w:rsid w:val="007B2CE8"/>
    <w:rsid w:val="007B3B67"/>
    <w:rsid w:val="007B564C"/>
    <w:rsid w:val="007B5E7C"/>
    <w:rsid w:val="007C0CB5"/>
    <w:rsid w:val="007C18C2"/>
    <w:rsid w:val="007C3214"/>
    <w:rsid w:val="007C32A4"/>
    <w:rsid w:val="007D502D"/>
    <w:rsid w:val="007D6179"/>
    <w:rsid w:val="007D7EBA"/>
    <w:rsid w:val="007E056C"/>
    <w:rsid w:val="007E3B5F"/>
    <w:rsid w:val="007E6CE1"/>
    <w:rsid w:val="007E777E"/>
    <w:rsid w:val="007F1EB8"/>
    <w:rsid w:val="007F2F69"/>
    <w:rsid w:val="00800979"/>
    <w:rsid w:val="00814459"/>
    <w:rsid w:val="0081597B"/>
    <w:rsid w:val="008231BF"/>
    <w:rsid w:val="00823F2E"/>
    <w:rsid w:val="00825580"/>
    <w:rsid w:val="00826CC8"/>
    <w:rsid w:val="008312D9"/>
    <w:rsid w:val="00831CAA"/>
    <w:rsid w:val="00832AC3"/>
    <w:rsid w:val="00832B51"/>
    <w:rsid w:val="00832ECE"/>
    <w:rsid w:val="008348F9"/>
    <w:rsid w:val="008353AE"/>
    <w:rsid w:val="00840969"/>
    <w:rsid w:val="00841661"/>
    <w:rsid w:val="00842052"/>
    <w:rsid w:val="0084230A"/>
    <w:rsid w:val="0084259A"/>
    <w:rsid w:val="008449C1"/>
    <w:rsid w:val="00846EE2"/>
    <w:rsid w:val="008472D2"/>
    <w:rsid w:val="008479A9"/>
    <w:rsid w:val="00850167"/>
    <w:rsid w:val="008531C9"/>
    <w:rsid w:val="00856E51"/>
    <w:rsid w:val="0086066F"/>
    <w:rsid w:val="00863413"/>
    <w:rsid w:val="00864DE9"/>
    <w:rsid w:val="0086585A"/>
    <w:rsid w:val="00865D8C"/>
    <w:rsid w:val="00872EDC"/>
    <w:rsid w:val="008773A8"/>
    <w:rsid w:val="008823DC"/>
    <w:rsid w:val="00885649"/>
    <w:rsid w:val="0088627D"/>
    <w:rsid w:val="008901F0"/>
    <w:rsid w:val="00890573"/>
    <w:rsid w:val="00890BB3"/>
    <w:rsid w:val="0089175B"/>
    <w:rsid w:val="00892742"/>
    <w:rsid w:val="00892AA5"/>
    <w:rsid w:val="008972CC"/>
    <w:rsid w:val="008A0867"/>
    <w:rsid w:val="008A13C9"/>
    <w:rsid w:val="008A2B3A"/>
    <w:rsid w:val="008A2E2A"/>
    <w:rsid w:val="008A43CF"/>
    <w:rsid w:val="008A52C4"/>
    <w:rsid w:val="008A534D"/>
    <w:rsid w:val="008A54BC"/>
    <w:rsid w:val="008B3A6F"/>
    <w:rsid w:val="008B61B4"/>
    <w:rsid w:val="008B63D5"/>
    <w:rsid w:val="008B7682"/>
    <w:rsid w:val="008B7A2A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8F1332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39E"/>
    <w:rsid w:val="00931474"/>
    <w:rsid w:val="00931E40"/>
    <w:rsid w:val="00932C82"/>
    <w:rsid w:val="00932D40"/>
    <w:rsid w:val="009357FB"/>
    <w:rsid w:val="00935FE2"/>
    <w:rsid w:val="00936380"/>
    <w:rsid w:val="009367DE"/>
    <w:rsid w:val="00937F01"/>
    <w:rsid w:val="0094136E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2B45"/>
    <w:rsid w:val="009659DC"/>
    <w:rsid w:val="0096660B"/>
    <w:rsid w:val="00967BDC"/>
    <w:rsid w:val="009700F8"/>
    <w:rsid w:val="009720AE"/>
    <w:rsid w:val="009722C8"/>
    <w:rsid w:val="00972E4D"/>
    <w:rsid w:val="00973782"/>
    <w:rsid w:val="00973879"/>
    <w:rsid w:val="009851A8"/>
    <w:rsid w:val="00987F7F"/>
    <w:rsid w:val="009909B6"/>
    <w:rsid w:val="00992189"/>
    <w:rsid w:val="009941A7"/>
    <w:rsid w:val="009954FA"/>
    <w:rsid w:val="00996B8E"/>
    <w:rsid w:val="009A3768"/>
    <w:rsid w:val="009A5E2C"/>
    <w:rsid w:val="009A65B7"/>
    <w:rsid w:val="009A69A3"/>
    <w:rsid w:val="009A79FD"/>
    <w:rsid w:val="009B0CC4"/>
    <w:rsid w:val="009B42FE"/>
    <w:rsid w:val="009B49E0"/>
    <w:rsid w:val="009B4C6C"/>
    <w:rsid w:val="009B57A9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29B7"/>
    <w:rsid w:val="00A131A8"/>
    <w:rsid w:val="00A131B9"/>
    <w:rsid w:val="00A13C39"/>
    <w:rsid w:val="00A14546"/>
    <w:rsid w:val="00A15397"/>
    <w:rsid w:val="00A164E2"/>
    <w:rsid w:val="00A178CA"/>
    <w:rsid w:val="00A17B8B"/>
    <w:rsid w:val="00A20D6C"/>
    <w:rsid w:val="00A23E86"/>
    <w:rsid w:val="00A24354"/>
    <w:rsid w:val="00A27CF3"/>
    <w:rsid w:val="00A3149A"/>
    <w:rsid w:val="00A31DB6"/>
    <w:rsid w:val="00A34854"/>
    <w:rsid w:val="00A34DB6"/>
    <w:rsid w:val="00A406BD"/>
    <w:rsid w:val="00A42631"/>
    <w:rsid w:val="00A4350A"/>
    <w:rsid w:val="00A44592"/>
    <w:rsid w:val="00A445F5"/>
    <w:rsid w:val="00A4493A"/>
    <w:rsid w:val="00A468A0"/>
    <w:rsid w:val="00A47068"/>
    <w:rsid w:val="00A523AD"/>
    <w:rsid w:val="00A534EA"/>
    <w:rsid w:val="00A551A5"/>
    <w:rsid w:val="00A559A4"/>
    <w:rsid w:val="00A613E3"/>
    <w:rsid w:val="00A619B4"/>
    <w:rsid w:val="00A64C2C"/>
    <w:rsid w:val="00A76BF7"/>
    <w:rsid w:val="00A7784A"/>
    <w:rsid w:val="00A80516"/>
    <w:rsid w:val="00A8051C"/>
    <w:rsid w:val="00A809CB"/>
    <w:rsid w:val="00A81355"/>
    <w:rsid w:val="00A81B20"/>
    <w:rsid w:val="00A830D6"/>
    <w:rsid w:val="00A84FB9"/>
    <w:rsid w:val="00A85531"/>
    <w:rsid w:val="00A86B9D"/>
    <w:rsid w:val="00A9050D"/>
    <w:rsid w:val="00A9089D"/>
    <w:rsid w:val="00A9378E"/>
    <w:rsid w:val="00A96337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4B37"/>
    <w:rsid w:val="00AD15E8"/>
    <w:rsid w:val="00AD38AA"/>
    <w:rsid w:val="00AD41B1"/>
    <w:rsid w:val="00AD6B7B"/>
    <w:rsid w:val="00AD7874"/>
    <w:rsid w:val="00AE04DE"/>
    <w:rsid w:val="00AE31B9"/>
    <w:rsid w:val="00AE5AB8"/>
    <w:rsid w:val="00AE5D9F"/>
    <w:rsid w:val="00AE61EE"/>
    <w:rsid w:val="00AE6639"/>
    <w:rsid w:val="00AF055F"/>
    <w:rsid w:val="00AF0CB3"/>
    <w:rsid w:val="00AF4D09"/>
    <w:rsid w:val="00AF4E75"/>
    <w:rsid w:val="00AF5597"/>
    <w:rsid w:val="00B037BB"/>
    <w:rsid w:val="00B07831"/>
    <w:rsid w:val="00B07CEF"/>
    <w:rsid w:val="00B1158E"/>
    <w:rsid w:val="00B11F26"/>
    <w:rsid w:val="00B1352D"/>
    <w:rsid w:val="00B17FA5"/>
    <w:rsid w:val="00B227CA"/>
    <w:rsid w:val="00B2294A"/>
    <w:rsid w:val="00B27022"/>
    <w:rsid w:val="00B276E0"/>
    <w:rsid w:val="00B316CC"/>
    <w:rsid w:val="00B329F0"/>
    <w:rsid w:val="00B33E44"/>
    <w:rsid w:val="00B34188"/>
    <w:rsid w:val="00B359F6"/>
    <w:rsid w:val="00B36279"/>
    <w:rsid w:val="00B3719E"/>
    <w:rsid w:val="00B407FC"/>
    <w:rsid w:val="00B43446"/>
    <w:rsid w:val="00B45078"/>
    <w:rsid w:val="00B506B2"/>
    <w:rsid w:val="00B50C56"/>
    <w:rsid w:val="00B52CD4"/>
    <w:rsid w:val="00B554FF"/>
    <w:rsid w:val="00B56AA9"/>
    <w:rsid w:val="00B601B5"/>
    <w:rsid w:val="00B62518"/>
    <w:rsid w:val="00B639CD"/>
    <w:rsid w:val="00B63C31"/>
    <w:rsid w:val="00B64A1B"/>
    <w:rsid w:val="00B65A25"/>
    <w:rsid w:val="00B662EB"/>
    <w:rsid w:val="00B7121D"/>
    <w:rsid w:val="00B73435"/>
    <w:rsid w:val="00B80B9D"/>
    <w:rsid w:val="00B81F0C"/>
    <w:rsid w:val="00B8228C"/>
    <w:rsid w:val="00B82851"/>
    <w:rsid w:val="00B85C56"/>
    <w:rsid w:val="00B86BF0"/>
    <w:rsid w:val="00B87048"/>
    <w:rsid w:val="00B92BAF"/>
    <w:rsid w:val="00BA0EAB"/>
    <w:rsid w:val="00BA1629"/>
    <w:rsid w:val="00BA24BE"/>
    <w:rsid w:val="00BA59A3"/>
    <w:rsid w:val="00BB040A"/>
    <w:rsid w:val="00BB24D0"/>
    <w:rsid w:val="00BB62B5"/>
    <w:rsid w:val="00BB6F40"/>
    <w:rsid w:val="00BC2025"/>
    <w:rsid w:val="00BC2B97"/>
    <w:rsid w:val="00BC35A5"/>
    <w:rsid w:val="00BC4224"/>
    <w:rsid w:val="00BC4E37"/>
    <w:rsid w:val="00BC7B4D"/>
    <w:rsid w:val="00BD026B"/>
    <w:rsid w:val="00BD1962"/>
    <w:rsid w:val="00BD19FA"/>
    <w:rsid w:val="00BD1FB5"/>
    <w:rsid w:val="00BD2AD6"/>
    <w:rsid w:val="00BD3ECF"/>
    <w:rsid w:val="00BD575B"/>
    <w:rsid w:val="00BD5AF6"/>
    <w:rsid w:val="00BE01B4"/>
    <w:rsid w:val="00BE1292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3012D"/>
    <w:rsid w:val="00C3214C"/>
    <w:rsid w:val="00C332B0"/>
    <w:rsid w:val="00C34EED"/>
    <w:rsid w:val="00C407E4"/>
    <w:rsid w:val="00C444E6"/>
    <w:rsid w:val="00C46D8E"/>
    <w:rsid w:val="00C4762B"/>
    <w:rsid w:val="00C50510"/>
    <w:rsid w:val="00C50902"/>
    <w:rsid w:val="00C5266A"/>
    <w:rsid w:val="00C53594"/>
    <w:rsid w:val="00C5749D"/>
    <w:rsid w:val="00C600E7"/>
    <w:rsid w:val="00C607EB"/>
    <w:rsid w:val="00C60D24"/>
    <w:rsid w:val="00C611B3"/>
    <w:rsid w:val="00C613B3"/>
    <w:rsid w:val="00C63965"/>
    <w:rsid w:val="00C63FBF"/>
    <w:rsid w:val="00C65636"/>
    <w:rsid w:val="00C67BF5"/>
    <w:rsid w:val="00C67ECB"/>
    <w:rsid w:val="00C76872"/>
    <w:rsid w:val="00C81276"/>
    <w:rsid w:val="00C821CE"/>
    <w:rsid w:val="00C827CD"/>
    <w:rsid w:val="00C83707"/>
    <w:rsid w:val="00C840D8"/>
    <w:rsid w:val="00C84CA3"/>
    <w:rsid w:val="00C9197E"/>
    <w:rsid w:val="00C91D4D"/>
    <w:rsid w:val="00C94BE3"/>
    <w:rsid w:val="00C95135"/>
    <w:rsid w:val="00C96509"/>
    <w:rsid w:val="00CA2ED8"/>
    <w:rsid w:val="00CA3A64"/>
    <w:rsid w:val="00CA40A4"/>
    <w:rsid w:val="00CA44D6"/>
    <w:rsid w:val="00CA6B0C"/>
    <w:rsid w:val="00CA76FF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4DAE"/>
    <w:rsid w:val="00CE5A65"/>
    <w:rsid w:val="00CE64D4"/>
    <w:rsid w:val="00CE6F53"/>
    <w:rsid w:val="00CF172E"/>
    <w:rsid w:val="00CF23F2"/>
    <w:rsid w:val="00CF2EC4"/>
    <w:rsid w:val="00CF3E5A"/>
    <w:rsid w:val="00D04F20"/>
    <w:rsid w:val="00D05BE9"/>
    <w:rsid w:val="00D05DDA"/>
    <w:rsid w:val="00D07F63"/>
    <w:rsid w:val="00D15EC3"/>
    <w:rsid w:val="00D16471"/>
    <w:rsid w:val="00D1680E"/>
    <w:rsid w:val="00D2259A"/>
    <w:rsid w:val="00D255A1"/>
    <w:rsid w:val="00D32AD7"/>
    <w:rsid w:val="00D42701"/>
    <w:rsid w:val="00D42B0C"/>
    <w:rsid w:val="00D471BF"/>
    <w:rsid w:val="00D520FD"/>
    <w:rsid w:val="00D53B44"/>
    <w:rsid w:val="00D54B19"/>
    <w:rsid w:val="00D60F9E"/>
    <w:rsid w:val="00D63AAB"/>
    <w:rsid w:val="00D65648"/>
    <w:rsid w:val="00D65886"/>
    <w:rsid w:val="00D6754C"/>
    <w:rsid w:val="00D75718"/>
    <w:rsid w:val="00D81E9C"/>
    <w:rsid w:val="00D83731"/>
    <w:rsid w:val="00D84790"/>
    <w:rsid w:val="00D860A7"/>
    <w:rsid w:val="00D90590"/>
    <w:rsid w:val="00D91032"/>
    <w:rsid w:val="00D93045"/>
    <w:rsid w:val="00D974B0"/>
    <w:rsid w:val="00D9790C"/>
    <w:rsid w:val="00DA0ACF"/>
    <w:rsid w:val="00DA13DF"/>
    <w:rsid w:val="00DA305B"/>
    <w:rsid w:val="00DA5242"/>
    <w:rsid w:val="00DA67CF"/>
    <w:rsid w:val="00DB3FFC"/>
    <w:rsid w:val="00DB5929"/>
    <w:rsid w:val="00DC02CD"/>
    <w:rsid w:val="00DC1C47"/>
    <w:rsid w:val="00DC4670"/>
    <w:rsid w:val="00DC4B51"/>
    <w:rsid w:val="00DD1239"/>
    <w:rsid w:val="00DD26E5"/>
    <w:rsid w:val="00DD325E"/>
    <w:rsid w:val="00DD32E9"/>
    <w:rsid w:val="00DE0050"/>
    <w:rsid w:val="00DE0CE4"/>
    <w:rsid w:val="00DE2430"/>
    <w:rsid w:val="00DE2E23"/>
    <w:rsid w:val="00DE42C6"/>
    <w:rsid w:val="00DE517C"/>
    <w:rsid w:val="00DE5BB3"/>
    <w:rsid w:val="00DE6737"/>
    <w:rsid w:val="00DE73B4"/>
    <w:rsid w:val="00DF20FA"/>
    <w:rsid w:val="00DF44CA"/>
    <w:rsid w:val="00E004E7"/>
    <w:rsid w:val="00E06976"/>
    <w:rsid w:val="00E0731B"/>
    <w:rsid w:val="00E10DB7"/>
    <w:rsid w:val="00E119F2"/>
    <w:rsid w:val="00E127E2"/>
    <w:rsid w:val="00E139B6"/>
    <w:rsid w:val="00E2258A"/>
    <w:rsid w:val="00E25D9D"/>
    <w:rsid w:val="00E2709C"/>
    <w:rsid w:val="00E30402"/>
    <w:rsid w:val="00E33321"/>
    <w:rsid w:val="00E333F3"/>
    <w:rsid w:val="00E35A10"/>
    <w:rsid w:val="00E37093"/>
    <w:rsid w:val="00E4115A"/>
    <w:rsid w:val="00E415BC"/>
    <w:rsid w:val="00E51409"/>
    <w:rsid w:val="00E5441F"/>
    <w:rsid w:val="00E57FFB"/>
    <w:rsid w:val="00E60899"/>
    <w:rsid w:val="00E61571"/>
    <w:rsid w:val="00E63670"/>
    <w:rsid w:val="00E655DB"/>
    <w:rsid w:val="00E65E28"/>
    <w:rsid w:val="00E6775A"/>
    <w:rsid w:val="00E73F61"/>
    <w:rsid w:val="00E74D28"/>
    <w:rsid w:val="00E7735B"/>
    <w:rsid w:val="00E80079"/>
    <w:rsid w:val="00E80C74"/>
    <w:rsid w:val="00E87E33"/>
    <w:rsid w:val="00E905E7"/>
    <w:rsid w:val="00E908A1"/>
    <w:rsid w:val="00E96600"/>
    <w:rsid w:val="00EA3365"/>
    <w:rsid w:val="00EA4E6A"/>
    <w:rsid w:val="00EA5C7A"/>
    <w:rsid w:val="00EA5CBC"/>
    <w:rsid w:val="00EA65A2"/>
    <w:rsid w:val="00EB1C5E"/>
    <w:rsid w:val="00EB2B44"/>
    <w:rsid w:val="00EB2E81"/>
    <w:rsid w:val="00EB5663"/>
    <w:rsid w:val="00EC4189"/>
    <w:rsid w:val="00EC4EA5"/>
    <w:rsid w:val="00EC6750"/>
    <w:rsid w:val="00ED15FB"/>
    <w:rsid w:val="00ED3FB8"/>
    <w:rsid w:val="00ED522F"/>
    <w:rsid w:val="00EE2D9D"/>
    <w:rsid w:val="00EE5D04"/>
    <w:rsid w:val="00EF2F23"/>
    <w:rsid w:val="00EF5019"/>
    <w:rsid w:val="00EF520A"/>
    <w:rsid w:val="00EF5CC3"/>
    <w:rsid w:val="00EF5EA9"/>
    <w:rsid w:val="00F00434"/>
    <w:rsid w:val="00F064AA"/>
    <w:rsid w:val="00F075FB"/>
    <w:rsid w:val="00F10A17"/>
    <w:rsid w:val="00F12432"/>
    <w:rsid w:val="00F12D27"/>
    <w:rsid w:val="00F154DC"/>
    <w:rsid w:val="00F21BA7"/>
    <w:rsid w:val="00F22227"/>
    <w:rsid w:val="00F226D3"/>
    <w:rsid w:val="00F24789"/>
    <w:rsid w:val="00F25D68"/>
    <w:rsid w:val="00F30637"/>
    <w:rsid w:val="00F32AD0"/>
    <w:rsid w:val="00F33157"/>
    <w:rsid w:val="00F351FF"/>
    <w:rsid w:val="00F356D4"/>
    <w:rsid w:val="00F409CC"/>
    <w:rsid w:val="00F4235B"/>
    <w:rsid w:val="00F45DC2"/>
    <w:rsid w:val="00F471BA"/>
    <w:rsid w:val="00F47317"/>
    <w:rsid w:val="00F47E97"/>
    <w:rsid w:val="00F51BE8"/>
    <w:rsid w:val="00F51E0E"/>
    <w:rsid w:val="00F52962"/>
    <w:rsid w:val="00F53DA0"/>
    <w:rsid w:val="00F54F9B"/>
    <w:rsid w:val="00F56251"/>
    <w:rsid w:val="00F612B1"/>
    <w:rsid w:val="00F616A4"/>
    <w:rsid w:val="00F62A74"/>
    <w:rsid w:val="00F63CC9"/>
    <w:rsid w:val="00F65C6D"/>
    <w:rsid w:val="00F66E2C"/>
    <w:rsid w:val="00F67112"/>
    <w:rsid w:val="00F70246"/>
    <w:rsid w:val="00F744CB"/>
    <w:rsid w:val="00F76BDB"/>
    <w:rsid w:val="00F802AB"/>
    <w:rsid w:val="00F81479"/>
    <w:rsid w:val="00F814FF"/>
    <w:rsid w:val="00F865FD"/>
    <w:rsid w:val="00F86CD8"/>
    <w:rsid w:val="00F90354"/>
    <w:rsid w:val="00F90D77"/>
    <w:rsid w:val="00F97F13"/>
    <w:rsid w:val="00FA4DCA"/>
    <w:rsid w:val="00FA5C75"/>
    <w:rsid w:val="00FB2365"/>
    <w:rsid w:val="00FB4DC1"/>
    <w:rsid w:val="00FB65B3"/>
    <w:rsid w:val="00FC070C"/>
    <w:rsid w:val="00FC0948"/>
    <w:rsid w:val="00FC0BA7"/>
    <w:rsid w:val="00FC0DAE"/>
    <w:rsid w:val="00FC495C"/>
    <w:rsid w:val="00FC6362"/>
    <w:rsid w:val="00FD18FD"/>
    <w:rsid w:val="00FD29DF"/>
    <w:rsid w:val="00FD5A96"/>
    <w:rsid w:val="00FD6CEC"/>
    <w:rsid w:val="00FE26B0"/>
    <w:rsid w:val="00FE53F9"/>
    <w:rsid w:val="00FE70DD"/>
    <w:rsid w:val="00FF0528"/>
    <w:rsid w:val="00FF1C0D"/>
    <w:rsid w:val="00FF28DA"/>
    <w:rsid w:val="00FF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  <w14:docId w14:val="50AE78B3"/>
  <w15:docId w15:val="{E83AEC3B-D94B-4A19-B4AD-2247EC660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53342"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rsid w:val="00753342"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rsid w:val="00753342"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rsid w:val="00753342"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rsid w:val="00753342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rsid w:val="00753342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rsid w:val="00753342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rsid w:val="00753342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sid w:val="00753342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753342"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9EA3-0599-4944-BD8C-980E1CD5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3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Miha Pečečnik</cp:lastModifiedBy>
  <cp:revision>5</cp:revision>
  <cp:lastPrinted>2018-12-07T06:41:00Z</cp:lastPrinted>
  <dcterms:created xsi:type="dcterms:W3CDTF">2026-02-18T09:45:00Z</dcterms:created>
  <dcterms:modified xsi:type="dcterms:W3CDTF">2026-03-09T08:41:00Z</dcterms:modified>
</cp:coreProperties>
</file>